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67CE2" w:rsidR="002654AB" w:rsidRDefault="002654AB" w14:paraId="4B1D6AF4" w14:textId="77777777">
      <w:pPr>
        <w15:collapsed w:val="false"/>
        <w:rPr>
          <w:rFonts w:ascii="Arial" w:hAnsi="Arial" w:cs="Arial"/>
        </w:rPr>
      </w:pPr>
    </w:p>
    <w:p w:rsidRPr="00367CE2" w:rsidR="002654AB" w:rsidRDefault="002654AB" w14:paraId="429CDCAC" w14:textId="77777777">
      <w:pPr>
        <w:rPr>
          <w:rFonts w:ascii="Arial" w:hAnsi="Arial" w:cs="Arial"/>
        </w:rPr>
      </w:pPr>
    </w:p>
    <w:p w:rsidRPr="00367CE2" w:rsidR="006A5E5B" w:rsidRDefault="00917194" w14:paraId="16CA77A5" w14:textId="77777777">
      <w:pPr>
        <w:rPr>
          <w:rFonts w:ascii="Arial" w:hAnsi="Arial" w:cs="Arial"/>
        </w:rPr>
      </w:pPr>
      <w:r w:rsidRPr="00367CE2">
        <w:rPr>
          <w:rFonts w:ascii="Arial" w:hAnsi="Arial" w:cs="Arial"/>
        </w:rPr>
        <w:t>REPUBLIKA HRVATSKA</w:t>
      </w:r>
    </w:p>
    <w:p w:rsidR="006921B7" w:rsidRDefault="00917194" w14:paraId="705CC184" w14:textId="1BA7571A">
      <w:pPr>
        <w:rPr>
          <w:rFonts w:ascii="Arial" w:hAnsi="Arial" w:cs="Arial"/>
        </w:rPr>
      </w:pPr>
      <w:r w:rsidRPr="00367CE2">
        <w:rPr>
          <w:rFonts w:ascii="Arial" w:hAnsi="Arial" w:cs="Arial"/>
        </w:rPr>
        <w:t>TRG</w:t>
      </w:r>
      <w:r w:rsidRPr="00367CE2" w:rsidR="00471A6A">
        <w:rPr>
          <w:rFonts w:ascii="Arial" w:hAnsi="Arial" w:cs="Arial"/>
        </w:rPr>
        <w:t>O</w:t>
      </w:r>
      <w:r w:rsidRPr="00367CE2">
        <w:rPr>
          <w:rFonts w:ascii="Arial" w:hAnsi="Arial" w:cs="Arial"/>
        </w:rPr>
        <w:t xml:space="preserve">VAČKI SUD U </w:t>
      </w:r>
      <w:r w:rsidRPr="00367CE2" w:rsidR="00161DA9">
        <w:rPr>
          <w:rFonts w:ascii="Arial" w:hAnsi="Arial" w:cs="Arial"/>
        </w:rPr>
        <w:t>PAZINU</w:t>
      </w:r>
    </w:p>
    <w:p w:rsidR="00A67CCC" w:rsidRDefault="00A67CCC" w14:paraId="7DC53D0F" w14:textId="12C466A2">
      <w:pPr>
        <w:rPr>
          <w:rFonts w:ascii="Arial" w:hAnsi="Arial" w:cs="Arial"/>
        </w:rPr>
      </w:pPr>
    </w:p>
    <w:p w:rsidRPr="00ED0EEC" w:rsidR="00A67CCC" w:rsidP="00A67CCC" w:rsidRDefault="00A67CCC" w14:paraId="4979D7F2" w14:textId="2D4F1737">
      <w:pPr>
        <w:jc w:val="right"/>
        <w:rPr>
          <w:rFonts w:ascii="Arial" w:hAnsi="Arial" w:cs="Arial"/>
          <w:color w:val="FF0000"/>
        </w:rPr>
      </w:pPr>
      <w:proofErr w:type="spellStart"/>
      <w:r w:rsidRPr="00367CE2">
        <w:rPr>
          <w:rFonts w:ascii="Arial" w:hAnsi="Arial" w:cs="Arial"/>
        </w:rPr>
        <w:t>Posl</w:t>
      </w:r>
      <w:proofErr w:type="spellEnd"/>
      <w:r w:rsidRPr="00367CE2">
        <w:rPr>
          <w:rFonts w:ascii="Arial" w:hAnsi="Arial" w:cs="Arial"/>
        </w:rPr>
        <w:t>. broj: 4 St-</w:t>
      </w:r>
      <w:r w:rsidR="00B6682F">
        <w:rPr>
          <w:rFonts w:ascii="Arial" w:hAnsi="Arial" w:cs="Arial"/>
        </w:rPr>
        <w:t>6/2026-11</w:t>
      </w:r>
    </w:p>
    <w:p w:rsidRPr="00367CE2" w:rsidR="00A67CCC" w:rsidRDefault="00A67CCC" w14:paraId="13A203D6" w14:textId="77777777">
      <w:pPr>
        <w:rPr>
          <w:rFonts w:ascii="Arial" w:hAnsi="Arial" w:cs="Arial"/>
        </w:rPr>
      </w:pPr>
    </w:p>
    <w:p w:rsidRPr="00367CE2" w:rsidR="00917194" w:rsidP="00971186" w:rsidRDefault="006921B7" w14:paraId="3178D738" w14:textId="77777777">
      <w:pPr>
        <w:jc w:val="right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  <w:r w:rsidRPr="00367CE2">
        <w:rPr>
          <w:rFonts w:ascii="Arial" w:hAnsi="Arial" w:cs="Arial"/>
        </w:rPr>
        <w:tab/>
        <w:t xml:space="preserve">                                   </w:t>
      </w:r>
    </w:p>
    <w:p w:rsidRPr="00367CE2" w:rsidR="00917194" w:rsidP="00917194" w:rsidRDefault="00917194" w14:paraId="03E55956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ZAPISNIK</w:t>
      </w:r>
    </w:p>
    <w:p w:rsidRPr="00367CE2" w:rsidR="00917194" w:rsidP="00917194" w:rsidRDefault="00917194" w14:paraId="10A0F17E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(</w:t>
      </w:r>
      <w:r w:rsidRPr="00367CE2" w:rsidR="00421501">
        <w:rPr>
          <w:rFonts w:ascii="Arial" w:hAnsi="Arial" w:cs="Arial"/>
          <w:b/>
        </w:rPr>
        <w:t>o održanom ročištu radi ispitivanja tražbina</w:t>
      </w:r>
      <w:r w:rsidRPr="00367CE2">
        <w:rPr>
          <w:rFonts w:ascii="Arial" w:hAnsi="Arial" w:cs="Arial"/>
          <w:b/>
        </w:rPr>
        <w:t>)</w:t>
      </w:r>
    </w:p>
    <w:p w:rsidRPr="00367CE2" w:rsidR="00917194" w:rsidP="00917194" w:rsidRDefault="00917194" w14:paraId="095D1990" w14:textId="77777777">
      <w:pPr>
        <w:jc w:val="center"/>
        <w:rPr>
          <w:rFonts w:ascii="Arial" w:hAnsi="Arial" w:cs="Arial"/>
          <w:b/>
        </w:rPr>
      </w:pPr>
    </w:p>
    <w:p w:rsidR="00367CE2" w:rsidP="00917194" w:rsidRDefault="007C6736" w14:paraId="45CDFE37" w14:textId="37676491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o</w:t>
      </w:r>
      <w:r w:rsidRPr="00367CE2" w:rsidR="00250C34">
        <w:rPr>
          <w:rFonts w:ascii="Arial" w:hAnsi="Arial" w:cs="Arial"/>
        </w:rPr>
        <w:t>držano</w:t>
      </w:r>
      <w:r w:rsidRPr="00367CE2" w:rsidR="00917194">
        <w:rPr>
          <w:rFonts w:ascii="Arial" w:hAnsi="Arial" w:cs="Arial"/>
        </w:rPr>
        <w:t xml:space="preserve"> dana</w:t>
      </w:r>
      <w:r w:rsidRPr="00367CE2" w:rsidR="00C875BC">
        <w:rPr>
          <w:rFonts w:ascii="Arial" w:hAnsi="Arial" w:cs="Arial"/>
        </w:rPr>
        <w:t xml:space="preserve"> </w:t>
      </w:r>
      <w:r w:rsidR="00B6682F">
        <w:rPr>
          <w:rFonts w:ascii="Arial" w:hAnsi="Arial" w:cs="Arial"/>
        </w:rPr>
        <w:t>20</w:t>
      </w:r>
      <w:r w:rsidR="008E27B6">
        <w:rPr>
          <w:rFonts w:ascii="Arial" w:hAnsi="Arial" w:cs="Arial"/>
        </w:rPr>
        <w:t xml:space="preserve">. </w:t>
      </w:r>
      <w:r w:rsidR="00B6682F">
        <w:rPr>
          <w:rFonts w:ascii="Arial" w:hAnsi="Arial" w:cs="Arial"/>
        </w:rPr>
        <w:t xml:space="preserve"> svibnja </w:t>
      </w:r>
      <w:r w:rsidR="004D5C6E">
        <w:rPr>
          <w:rFonts w:ascii="Arial" w:hAnsi="Arial" w:cs="Arial"/>
        </w:rPr>
        <w:t>202</w:t>
      </w:r>
      <w:r w:rsidR="00B6682F">
        <w:rPr>
          <w:rFonts w:ascii="Arial" w:hAnsi="Arial" w:cs="Arial"/>
        </w:rPr>
        <w:t>6</w:t>
      </w:r>
      <w:r w:rsidR="00367CE2">
        <w:rPr>
          <w:rFonts w:ascii="Arial" w:hAnsi="Arial" w:cs="Arial"/>
        </w:rPr>
        <w:t>. godine</w:t>
      </w:r>
      <w:r w:rsidRPr="00367CE2" w:rsidR="001409EC">
        <w:rPr>
          <w:rFonts w:ascii="Arial" w:hAnsi="Arial" w:cs="Arial"/>
        </w:rPr>
        <w:t xml:space="preserve"> u </w:t>
      </w:r>
      <w:r w:rsidR="00B6682F">
        <w:rPr>
          <w:rFonts w:ascii="Arial" w:hAnsi="Arial" w:cs="Arial"/>
        </w:rPr>
        <w:t>10,00</w:t>
      </w:r>
      <w:r w:rsidR="00367CE2">
        <w:rPr>
          <w:rFonts w:ascii="Arial" w:hAnsi="Arial" w:cs="Arial"/>
        </w:rPr>
        <w:t xml:space="preserve"> </w:t>
      </w:r>
      <w:r w:rsidRPr="00367CE2" w:rsidR="001409EC">
        <w:rPr>
          <w:rFonts w:ascii="Arial" w:hAnsi="Arial" w:cs="Arial"/>
        </w:rPr>
        <w:t>sati</w:t>
      </w:r>
      <w:r w:rsidRPr="00367CE2" w:rsidR="00917194">
        <w:rPr>
          <w:rFonts w:ascii="Arial" w:hAnsi="Arial" w:cs="Arial"/>
        </w:rPr>
        <w:t xml:space="preserve"> </w:t>
      </w:r>
    </w:p>
    <w:p w:rsidRPr="00367CE2" w:rsidR="00917194" w:rsidP="00917194" w:rsidRDefault="00917194" w14:paraId="53AA51EC" w14:textId="0B473522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na Trgovačkom sudu u </w:t>
      </w:r>
      <w:r w:rsidRPr="00367CE2" w:rsidR="006921B7">
        <w:rPr>
          <w:rFonts w:ascii="Arial" w:hAnsi="Arial" w:cs="Arial"/>
        </w:rPr>
        <w:t xml:space="preserve">Pazinu, </w:t>
      </w:r>
    </w:p>
    <w:p w:rsidRPr="00367CE2" w:rsidR="00917194" w:rsidP="00917194" w:rsidRDefault="00917194" w14:paraId="4815B5CF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u </w:t>
      </w:r>
      <w:r w:rsidRPr="00367CE2" w:rsidR="00421501">
        <w:rPr>
          <w:rFonts w:ascii="Arial" w:hAnsi="Arial" w:cs="Arial"/>
        </w:rPr>
        <w:t>pred</w:t>
      </w:r>
      <w:r w:rsidRPr="00367CE2">
        <w:rPr>
          <w:rFonts w:ascii="Arial" w:hAnsi="Arial" w:cs="Arial"/>
        </w:rPr>
        <w:t xml:space="preserve">stečajnom postupku nad dužnikom </w:t>
      </w:r>
    </w:p>
    <w:p w:rsidR="00BE13F9" w:rsidP="00917194" w:rsidRDefault="00B6682F" w14:paraId="47984E94" w14:textId="641467CC">
      <w:pPr>
        <w:jc w:val="center"/>
        <w:rPr>
          <w:rFonts w:ascii="Arial" w:hAnsi="Arial" w:cs="Arial"/>
          <w:bCs/>
        </w:rPr>
      </w:pPr>
      <w:r w:rsidRPr="00B6682F">
        <w:rPr>
          <w:rFonts w:ascii="Arial" w:hAnsi="Arial" w:cs="Arial"/>
          <w:bCs/>
        </w:rPr>
        <w:t xml:space="preserve">GUGA NATURA </w:t>
      </w:r>
      <w:proofErr w:type="spellStart"/>
      <w:r w:rsidRPr="00B6682F">
        <w:rPr>
          <w:rFonts w:ascii="Arial" w:hAnsi="Arial" w:cs="Arial"/>
          <w:bCs/>
        </w:rPr>
        <w:t>j.d.o.o</w:t>
      </w:r>
      <w:proofErr w:type="spellEnd"/>
      <w:r w:rsidRPr="00B6682F">
        <w:rPr>
          <w:rFonts w:ascii="Arial" w:hAnsi="Arial" w:cs="Arial"/>
          <w:bCs/>
        </w:rPr>
        <w:t>. OIB: 85140091316, Ulica sv. Benedikt 35, Dajla</w:t>
      </w:r>
    </w:p>
    <w:p w:rsidR="00B6682F" w:rsidP="00917194" w:rsidRDefault="00B6682F" w14:paraId="6DC2C214" w14:textId="77777777">
      <w:pPr>
        <w:jc w:val="center"/>
        <w:rPr>
          <w:rFonts w:ascii="Arial" w:hAnsi="Arial" w:cs="Arial"/>
          <w:bCs/>
        </w:rPr>
      </w:pPr>
    </w:p>
    <w:p w:rsidRPr="00B6682F" w:rsidR="00B6682F" w:rsidP="00917194" w:rsidRDefault="00B6682F" w14:paraId="028B5DC3" w14:textId="77777777">
      <w:pPr>
        <w:jc w:val="center"/>
        <w:rPr>
          <w:rFonts w:ascii="Arial" w:hAnsi="Arial" w:cs="Arial"/>
          <w:bCs/>
        </w:rPr>
      </w:pPr>
    </w:p>
    <w:p w:rsidRPr="00367CE2" w:rsidR="00917194" w:rsidP="00917194" w:rsidRDefault="009C654A" w14:paraId="390B6194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SUTKINJA: </w:t>
      </w:r>
      <w:r w:rsidRPr="00367CE2" w:rsidR="001409EC">
        <w:rPr>
          <w:rFonts w:ascii="Arial" w:hAnsi="Arial" w:cs="Arial"/>
        </w:rPr>
        <w:t>Tijana Licul</w:t>
      </w:r>
    </w:p>
    <w:p w:rsidRPr="00367CE2" w:rsidR="00917194" w:rsidP="00917194" w:rsidRDefault="009C654A" w14:paraId="04AB2E21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ZAPISNIČARKA: </w:t>
      </w:r>
      <w:r w:rsidRPr="00367CE2" w:rsidR="00421501">
        <w:rPr>
          <w:rFonts w:ascii="Arial" w:hAnsi="Arial" w:cs="Arial"/>
        </w:rPr>
        <w:t>Sanja Prodan</w:t>
      </w:r>
    </w:p>
    <w:p w:rsidRPr="00367CE2" w:rsidR="006921B7" w:rsidP="00917194" w:rsidRDefault="006921B7" w14:paraId="361566C7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421501" w14:paraId="6E14C25F" w14:textId="568404E2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POVJERENIK: </w:t>
      </w:r>
      <w:r w:rsidR="00D71FA2">
        <w:rPr>
          <w:rFonts w:ascii="Arial" w:hAnsi="Arial" w:cs="Arial"/>
        </w:rPr>
        <w:t xml:space="preserve"> </w:t>
      </w:r>
      <w:r w:rsidR="00B6682F">
        <w:rPr>
          <w:rFonts w:ascii="Arial" w:hAnsi="Arial" w:cs="Arial"/>
        </w:rPr>
        <w:t>Marijana Grubišić</w:t>
      </w:r>
    </w:p>
    <w:p w:rsidRPr="00367CE2" w:rsidR="009C654A" w:rsidP="00917194" w:rsidRDefault="009C654A" w14:paraId="2D71ADCD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917194" w14:paraId="7D254B8A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1226A0" w14:paraId="1ACFE492" w14:textId="4F7D1ED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Početak u </w:t>
      </w:r>
      <w:r w:rsidR="00B6682F">
        <w:rPr>
          <w:rFonts w:ascii="Arial" w:hAnsi="Arial" w:cs="Arial"/>
        </w:rPr>
        <w:t>10</w:t>
      </w:r>
      <w:r w:rsidRPr="00367CE2" w:rsidR="00BE13F9">
        <w:rPr>
          <w:rFonts w:ascii="Arial" w:hAnsi="Arial" w:cs="Arial"/>
        </w:rPr>
        <w:t>,</w:t>
      </w:r>
      <w:r w:rsidR="004D5C6E">
        <w:rPr>
          <w:rFonts w:ascii="Arial" w:hAnsi="Arial" w:cs="Arial"/>
        </w:rPr>
        <w:t>0</w:t>
      </w:r>
      <w:r w:rsidR="00D71FA2">
        <w:rPr>
          <w:rFonts w:ascii="Arial" w:hAnsi="Arial" w:cs="Arial"/>
        </w:rPr>
        <w:t>0</w:t>
      </w:r>
      <w:r w:rsidRPr="00367CE2" w:rsidR="006921B7">
        <w:rPr>
          <w:rFonts w:ascii="Arial" w:hAnsi="Arial" w:cs="Arial"/>
        </w:rPr>
        <w:t xml:space="preserve"> sati</w:t>
      </w:r>
    </w:p>
    <w:p w:rsidRPr="00367CE2" w:rsidR="00917194" w:rsidP="00917194" w:rsidRDefault="00917194" w14:paraId="34807D32" w14:textId="77777777">
      <w:pPr>
        <w:jc w:val="center"/>
        <w:rPr>
          <w:rFonts w:ascii="Arial" w:hAnsi="Arial" w:cs="Arial"/>
        </w:rPr>
      </w:pPr>
    </w:p>
    <w:p w:rsidR="00917194" w:rsidP="00917194" w:rsidRDefault="00917194" w14:paraId="404FBDEE" w14:textId="75141050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>Utvrđuje se da su na današnje ročište pristupili slijedeći vjerovnici:</w:t>
      </w:r>
    </w:p>
    <w:p w:rsidR="00E34F4C" w:rsidP="00B6682F" w:rsidRDefault="00E32AE1" w14:paraId="4E363A56" w14:textId="632721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</w:t>
      </w:r>
      <w:r w:rsidR="0066332D">
        <w:rPr>
          <w:rFonts w:ascii="Arial" w:hAnsi="Arial" w:cs="Arial"/>
        </w:rPr>
        <w:t xml:space="preserve">za ŽDO u Puli – Marina </w:t>
      </w:r>
      <w:proofErr w:type="spellStart"/>
      <w:r w:rsidR="0066332D">
        <w:rPr>
          <w:rFonts w:ascii="Arial" w:hAnsi="Arial" w:cs="Arial"/>
        </w:rPr>
        <w:t>Paskaš</w:t>
      </w:r>
      <w:proofErr w:type="spellEnd"/>
      <w:r w:rsidR="0066332D">
        <w:rPr>
          <w:rFonts w:ascii="Arial" w:hAnsi="Arial" w:cs="Arial"/>
        </w:rPr>
        <w:t xml:space="preserve"> Medica</w:t>
      </w:r>
    </w:p>
    <w:p w:rsidR="0066332D" w:rsidP="00B6682F" w:rsidRDefault="0066332D" w14:paraId="76FF18B2" w14:textId="336357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67CE2" w:rsidR="006852C7" w:rsidP="00EB15B1" w:rsidRDefault="006852C7" w14:paraId="32266FF2" w14:textId="5899B5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367CE2" w:rsidR="00FF0C99" w:rsidP="000F1FC5" w:rsidRDefault="000F1FC5" w14:paraId="1168DE25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4D5C6E" w:rsidR="00FF0C99" w:rsidP="000F1FC5" w:rsidRDefault="000F1FC5" w14:paraId="7F1EF04D" w14:textId="4AC20704">
      <w:pPr>
        <w:ind w:firstLine="708"/>
        <w:jc w:val="both"/>
        <w:rPr>
          <w:rFonts w:ascii="Arial" w:hAnsi="Arial" w:cs="Arial"/>
          <w:color w:val="FF0000"/>
        </w:rPr>
      </w:pPr>
      <w:r w:rsidRPr="007848E4">
        <w:rPr>
          <w:rFonts w:ascii="Arial" w:hAnsi="Arial" w:cs="Arial"/>
        </w:rPr>
        <w:t>Utvrđuje se da je</w:t>
      </w:r>
      <w:r w:rsidRPr="007848E4" w:rsidR="006852C7">
        <w:rPr>
          <w:rFonts w:ascii="Arial" w:hAnsi="Arial" w:cs="Arial"/>
        </w:rPr>
        <w:t xml:space="preserve"> </w:t>
      </w:r>
      <w:r w:rsidR="0066332D">
        <w:rPr>
          <w:rFonts w:ascii="Arial" w:hAnsi="Arial" w:cs="Arial"/>
        </w:rPr>
        <w:t xml:space="preserve">kao javnost pristupio Goran </w:t>
      </w:r>
      <w:proofErr w:type="spellStart"/>
      <w:r w:rsidR="0066332D">
        <w:rPr>
          <w:rFonts w:ascii="Arial" w:hAnsi="Arial" w:cs="Arial"/>
        </w:rPr>
        <w:t>Tatalović</w:t>
      </w:r>
      <w:proofErr w:type="spellEnd"/>
      <w:r w:rsidR="0066332D">
        <w:rPr>
          <w:rFonts w:ascii="Arial" w:hAnsi="Arial" w:cs="Arial"/>
        </w:rPr>
        <w:t xml:space="preserve">. </w:t>
      </w:r>
    </w:p>
    <w:p w:rsidRPr="00367CE2" w:rsidR="001409EC" w:rsidP="00917194" w:rsidRDefault="00756844" w14:paraId="60F5C962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 xml:space="preserve"> </w:t>
      </w:r>
    </w:p>
    <w:p w:rsidRPr="00207E65" w:rsidR="00421501" w:rsidP="00250C34" w:rsidRDefault="00421501" w14:paraId="503BA7EA" w14:textId="03A5974D">
      <w:pPr>
        <w:ind w:firstLine="720"/>
        <w:jc w:val="both"/>
        <w:rPr>
          <w:rFonts w:ascii="Arial" w:hAnsi="Arial" w:cs="Arial"/>
        </w:rPr>
      </w:pPr>
      <w:r w:rsidRPr="00207E65">
        <w:rPr>
          <w:rFonts w:ascii="Arial" w:hAnsi="Arial" w:cs="Arial"/>
        </w:rPr>
        <w:lastRenderedPageBreak/>
        <w:t xml:space="preserve">Sutkinja </w:t>
      </w:r>
      <w:r w:rsidRPr="00207E65" w:rsidR="00250C34">
        <w:rPr>
          <w:rFonts w:ascii="Arial" w:hAnsi="Arial" w:cs="Arial"/>
        </w:rPr>
        <w:t xml:space="preserve">otvara raspravu i objavljuje da je predmet današnjeg ročišta ispitivanje prijavljenih tražbina, prema iznosima i redu kako su </w:t>
      </w:r>
      <w:r w:rsidRPr="00207E65">
        <w:rPr>
          <w:rFonts w:ascii="Arial" w:hAnsi="Arial" w:cs="Arial"/>
        </w:rPr>
        <w:t>navedene u tablici prijavljenih tražbina koju je sastavila FINA i</w:t>
      </w:r>
      <w:r w:rsidRPr="00207E65" w:rsidR="00367CE2">
        <w:rPr>
          <w:rFonts w:ascii="Arial" w:hAnsi="Arial" w:cs="Arial"/>
        </w:rPr>
        <w:t xml:space="preserve"> koja je objavljena na e</w:t>
      </w:r>
      <w:r w:rsidRPr="00207E65" w:rsidR="00DB4F3A">
        <w:rPr>
          <w:rFonts w:ascii="Arial" w:hAnsi="Arial" w:cs="Arial"/>
        </w:rPr>
        <w:t>-</w:t>
      </w:r>
      <w:r w:rsidRPr="00207E65" w:rsidR="00367CE2">
        <w:rPr>
          <w:rFonts w:ascii="Arial" w:hAnsi="Arial" w:cs="Arial"/>
        </w:rPr>
        <w:t xml:space="preserve">oglasnoj ploči suda </w:t>
      </w:r>
      <w:r w:rsidRPr="00207E65" w:rsidR="00B6682F">
        <w:rPr>
          <w:rFonts w:ascii="Arial" w:hAnsi="Arial" w:cs="Arial"/>
        </w:rPr>
        <w:t>5</w:t>
      </w:r>
      <w:r w:rsidRPr="00207E65" w:rsidR="00D71FA2">
        <w:rPr>
          <w:rFonts w:ascii="Arial" w:hAnsi="Arial" w:cs="Arial"/>
        </w:rPr>
        <w:t xml:space="preserve">. </w:t>
      </w:r>
      <w:r w:rsidRPr="00207E65" w:rsidR="00B6682F">
        <w:rPr>
          <w:rFonts w:ascii="Arial" w:hAnsi="Arial" w:cs="Arial"/>
        </w:rPr>
        <w:t>ožujka</w:t>
      </w:r>
      <w:r w:rsidRPr="00207E65" w:rsidR="00D71FA2">
        <w:rPr>
          <w:rFonts w:ascii="Arial" w:hAnsi="Arial" w:cs="Arial"/>
        </w:rPr>
        <w:t xml:space="preserve"> 202</w:t>
      </w:r>
      <w:r w:rsidRPr="00207E65" w:rsidR="00B6682F">
        <w:rPr>
          <w:rFonts w:ascii="Arial" w:hAnsi="Arial" w:cs="Arial"/>
        </w:rPr>
        <w:t>6</w:t>
      </w:r>
      <w:r w:rsidRPr="00207E65" w:rsidR="00367CE2">
        <w:rPr>
          <w:rFonts w:ascii="Arial" w:hAnsi="Arial" w:cs="Arial"/>
        </w:rPr>
        <w:t xml:space="preserve">. godine. </w:t>
      </w:r>
    </w:p>
    <w:p w:rsidRPr="00207E65" w:rsidR="00421501" w:rsidP="00250C34" w:rsidRDefault="00421501" w14:paraId="1BA5AAC1" w14:textId="77777777">
      <w:pPr>
        <w:ind w:firstLine="720"/>
        <w:jc w:val="both"/>
        <w:rPr>
          <w:rFonts w:ascii="Arial" w:hAnsi="Arial" w:cs="Arial"/>
        </w:rPr>
      </w:pPr>
    </w:p>
    <w:p w:rsidRPr="00207E65" w:rsidR="00FF0C99" w:rsidP="00250C34" w:rsidRDefault="00421501" w14:paraId="3D94736C" w14:textId="3AD86CC0">
      <w:pPr>
        <w:ind w:firstLine="720"/>
        <w:jc w:val="both"/>
        <w:rPr>
          <w:rFonts w:ascii="Arial" w:hAnsi="Arial" w:cs="Arial"/>
        </w:rPr>
      </w:pPr>
      <w:r w:rsidRPr="00207E65">
        <w:rPr>
          <w:rFonts w:ascii="Arial" w:hAnsi="Arial" w:cs="Arial"/>
        </w:rPr>
        <w:t>Utvrđuje se da na e-oglasnoj ploči suda FINA</w:t>
      </w:r>
      <w:r w:rsidRPr="00207E65" w:rsidR="00B6682F">
        <w:rPr>
          <w:rFonts w:ascii="Arial" w:hAnsi="Arial" w:cs="Arial"/>
        </w:rPr>
        <w:t xml:space="preserve"> 14</w:t>
      </w:r>
      <w:r w:rsidRPr="00207E65" w:rsidR="00D71FA2">
        <w:rPr>
          <w:rFonts w:ascii="Arial" w:hAnsi="Arial" w:cs="Arial"/>
        </w:rPr>
        <w:t xml:space="preserve">. </w:t>
      </w:r>
      <w:r w:rsidRPr="00207E65" w:rsidR="00B6682F">
        <w:rPr>
          <w:rFonts w:ascii="Arial" w:hAnsi="Arial" w:cs="Arial"/>
        </w:rPr>
        <w:t>svibnja</w:t>
      </w:r>
      <w:r w:rsidRPr="00207E65" w:rsidR="004D5C6E">
        <w:rPr>
          <w:rFonts w:ascii="Arial" w:hAnsi="Arial" w:cs="Arial"/>
        </w:rPr>
        <w:t xml:space="preserve"> 202</w:t>
      </w:r>
      <w:r w:rsidRPr="00207E65" w:rsidR="00B6682F">
        <w:rPr>
          <w:rFonts w:ascii="Arial" w:hAnsi="Arial" w:cs="Arial"/>
        </w:rPr>
        <w:t>6</w:t>
      </w:r>
      <w:r w:rsidRPr="00207E65" w:rsidR="00367CE2">
        <w:rPr>
          <w:rFonts w:ascii="Arial" w:hAnsi="Arial" w:cs="Arial"/>
        </w:rPr>
        <w:t>. godine</w:t>
      </w:r>
      <w:r w:rsidRPr="00207E65">
        <w:rPr>
          <w:rFonts w:ascii="Arial" w:hAnsi="Arial" w:cs="Arial"/>
        </w:rPr>
        <w:t xml:space="preserve"> objavila </w:t>
      </w:r>
      <w:r w:rsidRPr="00207E65" w:rsidR="00FF0C99">
        <w:rPr>
          <w:rFonts w:ascii="Arial" w:hAnsi="Arial" w:cs="Arial"/>
        </w:rPr>
        <w:t>Tablicu osporenih tražbina u predstečajnom postupku uvidom u koju proizlazi da nije zaprimljeno niti jedno osporavanje vjerovnika sukladno čl. 42.</w:t>
      </w:r>
      <w:r w:rsidRPr="00207E65" w:rsidR="00D71FA2">
        <w:rPr>
          <w:rFonts w:ascii="Arial" w:hAnsi="Arial" w:cs="Arial"/>
        </w:rPr>
        <w:t xml:space="preserve"> i 43.</w:t>
      </w:r>
      <w:r w:rsidRPr="00207E65" w:rsidR="00FF0C99">
        <w:rPr>
          <w:rFonts w:ascii="Arial" w:hAnsi="Arial" w:cs="Arial"/>
        </w:rPr>
        <w:t xml:space="preserve"> Stečajnog zakona. </w:t>
      </w:r>
    </w:p>
    <w:p w:rsidRPr="00207E65" w:rsidR="00FF0C99" w:rsidP="00250C34" w:rsidRDefault="00FF0C99" w14:paraId="031CD0C0" w14:textId="77777777">
      <w:pPr>
        <w:ind w:firstLine="720"/>
        <w:jc w:val="both"/>
        <w:rPr>
          <w:rFonts w:ascii="Arial" w:hAnsi="Arial" w:cs="Arial"/>
        </w:rPr>
      </w:pPr>
    </w:p>
    <w:p w:rsidRPr="00207E65" w:rsidR="009454FB" w:rsidP="00250C34" w:rsidRDefault="003408A3" w14:paraId="19C9AF98" w14:textId="521D22D7">
      <w:pPr>
        <w:ind w:firstLine="720"/>
        <w:jc w:val="both"/>
        <w:rPr>
          <w:rFonts w:ascii="Arial" w:hAnsi="Arial" w:cs="Arial"/>
        </w:rPr>
      </w:pPr>
      <w:r w:rsidRPr="00207E65">
        <w:rPr>
          <w:rFonts w:ascii="Arial" w:hAnsi="Arial" w:cs="Arial"/>
        </w:rPr>
        <w:t>Povjerenik se</w:t>
      </w:r>
      <w:r w:rsidRPr="00207E65" w:rsidR="00367CE2">
        <w:rPr>
          <w:rFonts w:ascii="Arial" w:hAnsi="Arial" w:cs="Arial"/>
        </w:rPr>
        <w:t xml:space="preserve"> </w:t>
      </w:r>
      <w:r w:rsidRPr="00207E65">
        <w:rPr>
          <w:rFonts w:ascii="Arial" w:hAnsi="Arial" w:cs="Arial"/>
        </w:rPr>
        <w:t>očitovao</w:t>
      </w:r>
      <w:r w:rsidRPr="00207E65" w:rsidR="009454FB">
        <w:rPr>
          <w:rFonts w:ascii="Arial" w:hAnsi="Arial" w:cs="Arial"/>
        </w:rPr>
        <w:t xml:space="preserve"> na prijavljene tražbine </w:t>
      </w:r>
      <w:r w:rsidRPr="00207E65">
        <w:rPr>
          <w:rFonts w:ascii="Arial" w:hAnsi="Arial" w:cs="Arial"/>
        </w:rPr>
        <w:t>čije očitovanje</w:t>
      </w:r>
      <w:r w:rsidRPr="00207E65" w:rsidR="009454FB">
        <w:rPr>
          <w:rFonts w:ascii="Arial" w:hAnsi="Arial" w:cs="Arial"/>
        </w:rPr>
        <w:t xml:space="preserve"> je objavljeno na e</w:t>
      </w:r>
      <w:r w:rsidRPr="00207E65" w:rsidR="00DB4F3A">
        <w:rPr>
          <w:rFonts w:ascii="Arial" w:hAnsi="Arial" w:cs="Arial"/>
        </w:rPr>
        <w:t>-</w:t>
      </w:r>
      <w:r w:rsidRPr="00207E65" w:rsidR="009454FB">
        <w:rPr>
          <w:rFonts w:ascii="Arial" w:hAnsi="Arial" w:cs="Arial"/>
        </w:rPr>
        <w:t xml:space="preserve">oglasnoj ploči suda </w:t>
      </w:r>
      <w:r w:rsidRPr="00207E65" w:rsidR="00207E65">
        <w:rPr>
          <w:rFonts w:ascii="Arial" w:hAnsi="Arial" w:cs="Arial"/>
        </w:rPr>
        <w:t>16. travnja</w:t>
      </w:r>
      <w:r w:rsidRPr="00207E65" w:rsidR="003F2770">
        <w:rPr>
          <w:rFonts w:ascii="Arial" w:hAnsi="Arial" w:cs="Arial"/>
        </w:rPr>
        <w:t xml:space="preserve"> </w:t>
      </w:r>
      <w:r w:rsidRPr="00207E65">
        <w:rPr>
          <w:rFonts w:ascii="Arial" w:hAnsi="Arial" w:cs="Arial"/>
        </w:rPr>
        <w:t>202</w:t>
      </w:r>
      <w:r w:rsidRPr="00207E65" w:rsidR="003F2770">
        <w:rPr>
          <w:rFonts w:ascii="Arial" w:hAnsi="Arial" w:cs="Arial"/>
        </w:rPr>
        <w:t>6</w:t>
      </w:r>
      <w:r w:rsidRPr="00207E65" w:rsidR="009454FB">
        <w:rPr>
          <w:rFonts w:ascii="Arial" w:hAnsi="Arial" w:cs="Arial"/>
        </w:rPr>
        <w:t xml:space="preserve">. </w:t>
      </w:r>
      <w:r w:rsidRPr="00207E65">
        <w:rPr>
          <w:rFonts w:ascii="Arial" w:hAnsi="Arial" w:cs="Arial"/>
        </w:rPr>
        <w:t>godine.</w:t>
      </w:r>
    </w:p>
    <w:p w:rsidRPr="00207E65" w:rsidR="009454FB" w:rsidP="00250C34" w:rsidRDefault="009454FB" w14:paraId="1F36143B" w14:textId="78B2E9CE">
      <w:pPr>
        <w:ind w:firstLine="720"/>
        <w:jc w:val="both"/>
        <w:rPr>
          <w:rFonts w:ascii="Arial" w:hAnsi="Arial" w:cs="Arial"/>
        </w:rPr>
      </w:pPr>
    </w:p>
    <w:p w:rsidRPr="00207E65" w:rsidR="009454FB" w:rsidP="00250C34" w:rsidRDefault="009454FB" w14:paraId="2714E004" w14:textId="04B3CD38">
      <w:pPr>
        <w:ind w:firstLine="720"/>
        <w:jc w:val="both"/>
        <w:rPr>
          <w:rFonts w:ascii="Arial" w:hAnsi="Arial" w:cs="Arial"/>
        </w:rPr>
      </w:pPr>
      <w:r w:rsidRPr="00207E65">
        <w:rPr>
          <w:rFonts w:ascii="Arial" w:hAnsi="Arial" w:cs="Arial"/>
        </w:rPr>
        <w:t xml:space="preserve">Dužnik se očitovao na prijavljene tražbine </w:t>
      </w:r>
      <w:r w:rsidRPr="00207E65" w:rsidR="00D71FA2">
        <w:rPr>
          <w:rFonts w:ascii="Arial" w:hAnsi="Arial" w:cs="Arial"/>
        </w:rPr>
        <w:t>čije očitovanje je objavljeno na e</w:t>
      </w:r>
      <w:r w:rsidRPr="00207E65" w:rsidR="003408A3">
        <w:rPr>
          <w:rFonts w:ascii="Arial" w:hAnsi="Arial" w:cs="Arial"/>
        </w:rPr>
        <w:t>-</w:t>
      </w:r>
      <w:r w:rsidRPr="00207E65" w:rsidR="00D71FA2">
        <w:rPr>
          <w:rFonts w:ascii="Arial" w:hAnsi="Arial" w:cs="Arial"/>
        </w:rPr>
        <w:t xml:space="preserve">oglasnoj ploči suda </w:t>
      </w:r>
      <w:r w:rsidRPr="00207E65" w:rsidR="003F2770">
        <w:rPr>
          <w:rFonts w:ascii="Arial" w:hAnsi="Arial" w:cs="Arial"/>
        </w:rPr>
        <w:t>1</w:t>
      </w:r>
      <w:r w:rsidRPr="00207E65" w:rsidR="00207E65">
        <w:rPr>
          <w:rFonts w:ascii="Arial" w:hAnsi="Arial" w:cs="Arial"/>
        </w:rPr>
        <w:t>6</w:t>
      </w:r>
      <w:r w:rsidRPr="00207E65" w:rsidR="00D71FA2">
        <w:rPr>
          <w:rFonts w:ascii="Arial" w:hAnsi="Arial" w:cs="Arial"/>
        </w:rPr>
        <w:t xml:space="preserve">. </w:t>
      </w:r>
      <w:r w:rsidRPr="00207E65" w:rsidR="003F2770">
        <w:rPr>
          <w:rFonts w:ascii="Arial" w:hAnsi="Arial" w:cs="Arial"/>
        </w:rPr>
        <w:t>travnja</w:t>
      </w:r>
      <w:r w:rsidRPr="00207E65" w:rsidR="003408A3">
        <w:rPr>
          <w:rFonts w:ascii="Arial" w:hAnsi="Arial" w:cs="Arial"/>
        </w:rPr>
        <w:t xml:space="preserve"> 202</w:t>
      </w:r>
      <w:r w:rsidRPr="00207E65" w:rsidR="003F2770">
        <w:rPr>
          <w:rFonts w:ascii="Arial" w:hAnsi="Arial" w:cs="Arial"/>
        </w:rPr>
        <w:t>6</w:t>
      </w:r>
      <w:r w:rsidRPr="00207E65" w:rsidR="00D71FA2">
        <w:rPr>
          <w:rFonts w:ascii="Arial" w:hAnsi="Arial" w:cs="Arial"/>
        </w:rPr>
        <w:t xml:space="preserve">. godine. </w:t>
      </w:r>
    </w:p>
    <w:p w:rsidR="00D71FA2" w:rsidP="00250C34" w:rsidRDefault="00D71FA2" w14:paraId="06C53B60" w14:textId="77777777">
      <w:pPr>
        <w:ind w:firstLine="720"/>
        <w:jc w:val="both"/>
        <w:rPr>
          <w:rFonts w:ascii="Arial" w:hAnsi="Arial" w:cs="Arial"/>
        </w:rPr>
      </w:pPr>
    </w:p>
    <w:p w:rsidR="009454FB" w:rsidP="00250C34" w:rsidRDefault="009454FB" w14:paraId="2671DA3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250C34" w:rsidRDefault="00F92280" w14:paraId="0AB8ABD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9454FB" w:rsidRDefault="009454FB" w14:paraId="69A40CCA" w14:textId="19EA3D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367CE2" w:rsidR="00F92280">
        <w:rPr>
          <w:rFonts w:ascii="Arial" w:hAnsi="Arial" w:cs="Arial"/>
        </w:rPr>
        <w:t xml:space="preserve"> </w:t>
      </w:r>
    </w:p>
    <w:p w:rsidRPr="00367CE2" w:rsidR="00F92280" w:rsidRDefault="00F92280" w14:paraId="558B81D8" w14:textId="77777777">
      <w:pPr>
        <w:jc w:val="both"/>
        <w:rPr>
          <w:rFonts w:ascii="Arial" w:hAnsi="Arial" w:cs="Arial"/>
        </w:rPr>
      </w:pPr>
    </w:p>
    <w:p w:rsidRPr="00367CE2" w:rsidR="00F92280" w:rsidRDefault="009454FB" w14:paraId="640113F5" w14:textId="7204B3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a v a</w:t>
      </w:r>
    </w:p>
    <w:p w:rsidRPr="00367CE2" w:rsidR="00F92280" w:rsidRDefault="00F92280" w14:paraId="18678BB4" w14:textId="77777777">
      <w:pPr>
        <w:rPr>
          <w:rFonts w:ascii="Arial" w:hAnsi="Arial" w:cs="Arial"/>
        </w:rPr>
      </w:pPr>
    </w:p>
    <w:p w:rsidR="00FF0C99" w:rsidP="009454FB" w:rsidRDefault="009454FB" w14:paraId="3183FED4" w14:textId="4B43D86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Ispitati će se sve tražbine </w:t>
      </w:r>
      <w:r w:rsidR="00D71FA2">
        <w:rPr>
          <w:rFonts w:ascii="Arial" w:hAnsi="Arial" w:cs="Arial"/>
        </w:rPr>
        <w:t>koje su vjerovnici prijavili.</w:t>
      </w:r>
    </w:p>
    <w:p w:rsidRPr="00367CE2" w:rsidR="009454FB" w:rsidP="009454FB" w:rsidRDefault="009454FB" w14:paraId="0BAAE87E" w14:textId="77777777">
      <w:pPr>
        <w:ind w:firstLine="720"/>
        <w:jc w:val="both"/>
        <w:rPr>
          <w:rFonts w:ascii="Arial" w:hAnsi="Arial" w:cs="Arial"/>
        </w:rPr>
      </w:pPr>
    </w:p>
    <w:p w:rsidRPr="00207E65" w:rsidR="00541B96" w:rsidP="00250C34" w:rsidRDefault="00317575" w14:paraId="085DB398" w14:textId="2A910FB5">
      <w:pPr>
        <w:ind w:firstLine="720"/>
        <w:jc w:val="both"/>
        <w:rPr>
          <w:rFonts w:ascii="Arial" w:hAnsi="Arial" w:cs="Arial"/>
        </w:rPr>
      </w:pPr>
      <w:r w:rsidRPr="00207E65">
        <w:rPr>
          <w:rFonts w:ascii="Arial" w:hAnsi="Arial" w:cs="Arial"/>
        </w:rPr>
        <w:t>Utvrđuje se da su sve tražbine vjerovnika prijavljene u roku</w:t>
      </w:r>
      <w:r w:rsidRPr="00207E65" w:rsidR="00541B96">
        <w:rPr>
          <w:rFonts w:ascii="Arial" w:hAnsi="Arial" w:cs="Arial"/>
        </w:rPr>
        <w:t xml:space="preserve"> (</w:t>
      </w:r>
      <w:r w:rsidRPr="00207E65" w:rsidR="00B83A6E">
        <w:rPr>
          <w:rFonts w:ascii="Arial" w:hAnsi="Arial" w:cs="Arial"/>
        </w:rPr>
        <w:t xml:space="preserve">rok za prijavu je istekao </w:t>
      </w:r>
      <w:r w:rsidRPr="00207E65" w:rsidR="00207E65">
        <w:rPr>
          <w:rFonts w:ascii="Arial" w:hAnsi="Arial" w:cs="Arial"/>
        </w:rPr>
        <w:t>01. ožujka</w:t>
      </w:r>
      <w:r w:rsidRPr="00207E65" w:rsidR="003408A3">
        <w:rPr>
          <w:rFonts w:ascii="Arial" w:hAnsi="Arial" w:cs="Arial"/>
        </w:rPr>
        <w:t xml:space="preserve"> </w:t>
      </w:r>
      <w:r w:rsidRPr="00207E65" w:rsidR="00B83A6E">
        <w:rPr>
          <w:rFonts w:ascii="Arial" w:hAnsi="Arial" w:cs="Arial"/>
        </w:rPr>
        <w:t>202</w:t>
      </w:r>
      <w:r w:rsidRPr="00207E65" w:rsidR="003F2770">
        <w:rPr>
          <w:rFonts w:ascii="Arial" w:hAnsi="Arial" w:cs="Arial"/>
        </w:rPr>
        <w:t>6</w:t>
      </w:r>
      <w:r w:rsidRPr="00207E65" w:rsidR="00B83A6E">
        <w:rPr>
          <w:rFonts w:ascii="Arial" w:hAnsi="Arial" w:cs="Arial"/>
        </w:rPr>
        <w:t>. godine).</w:t>
      </w:r>
    </w:p>
    <w:p w:rsidRPr="00367CE2" w:rsidR="00317575" w:rsidP="00250C34" w:rsidRDefault="00317575" w14:paraId="6B002545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065DF5DB" w14:textId="77777777">
      <w:pPr>
        <w:ind w:firstLine="720"/>
        <w:jc w:val="both"/>
        <w:rPr>
          <w:rFonts w:ascii="Arial" w:hAnsi="Arial" w:cs="Arial"/>
        </w:rPr>
      </w:pPr>
    </w:p>
    <w:p w:rsidR="00541B96" w:rsidP="00250C34" w:rsidRDefault="00410EF6" w14:paraId="5DD050FA" w14:textId="4DC43856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Pristupa se ispitivanju prijavljenih tražbina prema iznosima za koje su vjerovnici prijavili tražbine</w:t>
      </w:r>
      <w:r w:rsidR="00B83A6E">
        <w:rPr>
          <w:rFonts w:ascii="Arial" w:hAnsi="Arial" w:cs="Arial"/>
        </w:rPr>
        <w:t xml:space="preserve">. </w:t>
      </w:r>
    </w:p>
    <w:p w:rsidRPr="00367CE2" w:rsidR="00421501" w:rsidP="00250C34" w:rsidRDefault="00421501" w14:paraId="64A87CB1" w14:textId="77777777">
      <w:pPr>
        <w:ind w:firstLine="720"/>
        <w:jc w:val="both"/>
        <w:rPr>
          <w:rFonts w:ascii="Arial" w:hAnsi="Arial" w:cs="Arial"/>
        </w:rPr>
      </w:pPr>
    </w:p>
    <w:p w:rsidR="003F2770" w:rsidP="00250C34" w:rsidRDefault="003F2770" w14:paraId="3A471A04" w14:textId="77777777">
      <w:pPr>
        <w:ind w:firstLine="720"/>
        <w:jc w:val="both"/>
        <w:rPr>
          <w:rFonts w:ascii="Arial" w:hAnsi="Arial" w:cs="Arial"/>
        </w:rPr>
      </w:pPr>
    </w:p>
    <w:p w:rsidRPr="00367CE2" w:rsidR="00E32AE1" w:rsidP="00250C34" w:rsidRDefault="00E32AE1" w14:paraId="0970D3B3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34F8130D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2BFFAAA6" w14:textId="77777777">
      <w:pPr>
        <w:ind w:firstLine="720"/>
        <w:jc w:val="both"/>
        <w:rPr>
          <w:rFonts w:ascii="Arial" w:hAnsi="Arial" w:cs="Arial"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541B96" w:rsidR="00234721" w:rsidTr="00A93FEA" w14:paraId="0CDB3EEE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377EF5" w14:paraId="0A425C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2386" w:type="dxa"/>
            <w:noWrap/>
            <w:vAlign w:val="bottom"/>
            <w:hideMark/>
          </w:tcPr>
          <w:p w:rsidRPr="00541B96" w:rsidR="00234721" w:rsidP="00377EF5" w:rsidRDefault="00377EF5" w14:paraId="2EDE9FF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3909" w:type="dxa"/>
            <w:noWrap/>
            <w:vAlign w:val="bottom"/>
            <w:hideMark/>
          </w:tcPr>
          <w:p w:rsidRPr="00541B96" w:rsidR="00234721" w:rsidP="00377EF5" w:rsidRDefault="00234721" w14:paraId="2DAAF5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prijavljeni iznos</w:t>
            </w:r>
          </w:p>
        </w:tc>
        <w:tc>
          <w:tcPr>
            <w:tcW w:w="4082" w:type="dxa"/>
            <w:gridSpan w:val="2"/>
            <w:noWrap/>
            <w:vAlign w:val="bottom"/>
            <w:hideMark/>
          </w:tcPr>
          <w:p w:rsidRPr="00541B96" w:rsidR="00234721" w:rsidP="00377EF5" w:rsidRDefault="00234721" w14:paraId="1290BA5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dužnik</w:t>
            </w:r>
          </w:p>
        </w:tc>
        <w:tc>
          <w:tcPr>
            <w:tcW w:w="3926" w:type="dxa"/>
            <w:gridSpan w:val="2"/>
            <w:noWrap/>
            <w:vAlign w:val="bottom"/>
            <w:hideMark/>
          </w:tcPr>
          <w:p w:rsidRPr="00541B96" w:rsidR="00234721" w:rsidP="00377EF5" w:rsidRDefault="00234721" w14:paraId="5549D77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povjerenik</w:t>
            </w:r>
          </w:p>
        </w:tc>
      </w:tr>
      <w:tr w:rsidRPr="00541B96" w:rsidR="00234721" w:rsidTr="00A93FEA" w14:paraId="196D8513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234721" w14:paraId="5209F65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6" w:type="dxa"/>
            <w:noWrap/>
            <w:vAlign w:val="bottom"/>
            <w:hideMark/>
          </w:tcPr>
          <w:p w:rsidRPr="00541B96" w:rsidR="00234721" w:rsidRDefault="00234721" w14:paraId="633D600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9" w:type="dxa"/>
            <w:noWrap/>
            <w:vAlign w:val="bottom"/>
            <w:hideMark/>
          </w:tcPr>
          <w:p w:rsidRPr="00541B96" w:rsidR="00234721" w:rsidRDefault="00234721" w14:paraId="449A756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4" w:type="dxa"/>
            <w:noWrap/>
            <w:vAlign w:val="bottom"/>
            <w:hideMark/>
          </w:tcPr>
          <w:p w:rsidRPr="00541B96" w:rsidR="00234721" w:rsidRDefault="00234721" w14:paraId="7497412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918" w:type="dxa"/>
            <w:noWrap/>
            <w:vAlign w:val="bottom"/>
            <w:hideMark/>
          </w:tcPr>
          <w:p w:rsidRPr="00541B96" w:rsidR="00234721" w:rsidRDefault="00234721" w14:paraId="69ABEA6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  <w:tc>
          <w:tcPr>
            <w:tcW w:w="2164" w:type="dxa"/>
            <w:noWrap/>
            <w:vAlign w:val="bottom"/>
            <w:hideMark/>
          </w:tcPr>
          <w:p w:rsidRPr="00541B96" w:rsidR="00234721" w:rsidRDefault="00234721" w14:paraId="034C854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762" w:type="dxa"/>
            <w:noWrap/>
            <w:vAlign w:val="bottom"/>
            <w:hideMark/>
          </w:tcPr>
          <w:p w:rsidRPr="00541B96" w:rsidR="00234721" w:rsidRDefault="00234721" w14:paraId="29A0D08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</w:tr>
      <w:tr w:rsidRPr="00541B96" w:rsidR="006A4919" w:rsidTr="00A93FEA" w14:paraId="19B8B57C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6A4919" w:rsidP="00FC548B" w:rsidRDefault="009474D5" w14:paraId="18686FAD" w14:textId="6B0B2C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86" w:type="dxa"/>
            <w:vAlign w:val="center"/>
          </w:tcPr>
          <w:p w:rsidRPr="004A23CC" w:rsidR="006A4919" w:rsidP="00FC548B" w:rsidRDefault="008826A9" w14:paraId="7990F079" w14:textId="59EDBC7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D-INVOICE d.o.o.</w:t>
            </w:r>
          </w:p>
        </w:tc>
        <w:tc>
          <w:tcPr>
            <w:tcW w:w="3909" w:type="dxa"/>
            <w:vAlign w:val="center"/>
          </w:tcPr>
          <w:p w:rsidRPr="004A23CC" w:rsidR="006A4919" w:rsidP="00444341" w:rsidRDefault="008826A9" w14:paraId="48664DBD" w14:textId="58F9069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Pr="004A23CC" w:rsidR="00F53BF2">
              <w:rPr>
                <w:rFonts w:ascii="Arial" w:hAnsi="Arial" w:cs="Arial"/>
                <w:color w:val="000000" w:themeColor="text1"/>
                <w:sz w:val="16"/>
                <w:szCs w:val="16"/>
              </w:rPr>
              <w:t>250,00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vAlign w:val="center"/>
          </w:tcPr>
          <w:p w:rsidRPr="004A23CC" w:rsidR="006A4919" w:rsidP="00FC548B" w:rsidRDefault="004A23CC" w14:paraId="17C12833" w14:textId="54DA1F3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1.250,00</w:t>
            </w:r>
            <w:r w:rsidRPr="004A23CC" w:rsidR="00ED0E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4A23CC" w:rsidR="00541B96" w:rsidP="00FC548B" w:rsidRDefault="004A23CC" w14:paraId="682FEC84" w14:textId="0C9124D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0,00 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2164" w:type="dxa"/>
            <w:vAlign w:val="center"/>
          </w:tcPr>
          <w:p w:rsidRPr="004A23CC" w:rsidR="006A4919" w:rsidP="00FC548B" w:rsidRDefault="00F53BF2" w14:paraId="11916271" w14:textId="0C615AEE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1.250,00</w:t>
            </w:r>
            <w:r w:rsidRPr="004A23CC" w:rsidR="001049E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4A23CC" w:rsidR="006A4919" w:rsidP="00FC548B" w:rsidRDefault="00A93FEA" w14:paraId="117A3E67" w14:textId="0FB94A5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0,00 EUR</w:t>
            </w:r>
          </w:p>
        </w:tc>
      </w:tr>
      <w:tr w:rsidRPr="00541B96" w:rsidR="00CB3DB1" w:rsidTr="00A93FEA" w14:paraId="2662093C" w14:textId="77777777">
        <w:trPr>
          <w:trHeight w:val="450"/>
        </w:trPr>
        <w:tc>
          <w:tcPr>
            <w:tcW w:w="635" w:type="dxa"/>
            <w:vAlign w:val="center"/>
          </w:tcPr>
          <w:p w:rsidRPr="00C06CBC" w:rsidR="00CB3DB1" w:rsidP="00CB3DB1" w:rsidRDefault="009474D5" w14:paraId="1ACF6D29" w14:textId="236483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386" w:type="dxa"/>
            <w:vAlign w:val="center"/>
          </w:tcPr>
          <w:p w:rsidRPr="004A23CC" w:rsidR="00CB3DB1" w:rsidP="00CB3DB1" w:rsidRDefault="008826A9" w14:paraId="229B8FCB" w14:textId="6FDBB75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Financijska agencija</w:t>
            </w:r>
          </w:p>
        </w:tc>
        <w:tc>
          <w:tcPr>
            <w:tcW w:w="3909" w:type="dxa"/>
            <w:noWrap/>
            <w:vAlign w:val="center"/>
          </w:tcPr>
          <w:p w:rsidRPr="004A23CC" w:rsidR="00CB3DB1" w:rsidP="00CB3DB1" w:rsidRDefault="00F53BF2" w14:paraId="44E826AD" w14:textId="6810F6B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197,42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noWrap/>
            <w:vAlign w:val="center"/>
          </w:tcPr>
          <w:p w:rsidRPr="004A23CC" w:rsidR="00CB3DB1" w:rsidP="00CB3DB1" w:rsidRDefault="004A23CC" w14:paraId="1920A313" w14:textId="2E50EB9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197,42</w:t>
            </w:r>
            <w:r w:rsidRPr="004A23CC" w:rsidR="007848E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4A23CC" w:rsidR="00CB3DB1" w:rsidP="00CB3DB1" w:rsidRDefault="007848E4" w14:paraId="141CDCC8" w14:textId="1E19E50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0,00 </w:t>
            </w:r>
            <w:r w:rsidRPr="004A23CC" w:rsidR="00ED0EEC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2164" w:type="dxa"/>
            <w:noWrap/>
            <w:vAlign w:val="center"/>
          </w:tcPr>
          <w:p w:rsidRPr="004A23CC" w:rsidR="00CB3DB1" w:rsidP="00CB3DB1" w:rsidRDefault="00F53BF2" w14:paraId="324EA612" w14:textId="6E79B96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197,42</w:t>
            </w:r>
            <w:r w:rsidRPr="004A23CC" w:rsidR="001049E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4A23CC" w:rsidR="00CB3DB1" w:rsidP="00CB3DB1" w:rsidRDefault="001049E9" w14:paraId="0E45C9F9" w14:textId="35D88A3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0,00 EUR</w:t>
            </w:r>
          </w:p>
        </w:tc>
      </w:tr>
      <w:tr w:rsidRPr="00541B96" w:rsidR="00CB3DB1" w:rsidTr="00A93FEA" w14:paraId="135375B5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CB3DB1" w:rsidP="00CB3DB1" w:rsidRDefault="009474D5" w14:paraId="1A0909FB" w14:textId="011012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86" w:type="dxa"/>
            <w:vAlign w:val="center"/>
          </w:tcPr>
          <w:p w:rsidRPr="004A23CC" w:rsidR="00CB3DB1" w:rsidP="00CB3DB1" w:rsidRDefault="008826A9" w14:paraId="67D0AB16" w14:textId="0B559E3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GRAD NOVIGRAD </w:t>
            </w:r>
          </w:p>
        </w:tc>
        <w:tc>
          <w:tcPr>
            <w:tcW w:w="3909" w:type="dxa"/>
            <w:vAlign w:val="center"/>
          </w:tcPr>
          <w:p w:rsidRPr="004A23CC" w:rsidR="00CB3DB1" w:rsidP="00CB3DB1" w:rsidRDefault="00F53BF2" w14:paraId="4B406114" w14:textId="308848C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1.877,42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vAlign w:val="center"/>
          </w:tcPr>
          <w:p w:rsidRPr="004A23CC" w:rsidR="00CB3DB1" w:rsidP="00CB3DB1" w:rsidRDefault="007848E4" w14:paraId="7FD9204B" w14:textId="11395C0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265,45 </w:t>
            </w:r>
            <w:r w:rsidRPr="004A23CC" w:rsidR="00A93FEA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4A23CC" w:rsidR="00CB3DB1" w:rsidP="00CB3DB1" w:rsidRDefault="007848E4" w14:paraId="47B8C9E4" w14:textId="6653946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0,00 </w:t>
            </w:r>
            <w:r w:rsidRPr="004A23CC" w:rsidR="00ED0EEC">
              <w:rPr>
                <w:rFonts w:ascii="Arial" w:hAnsi="Arial" w:cs="Arial"/>
                <w:color w:val="000000" w:themeColor="text1"/>
                <w:sz w:val="16"/>
                <w:szCs w:val="16"/>
              </w:rPr>
              <w:t>EUR</w:t>
            </w:r>
          </w:p>
        </w:tc>
        <w:tc>
          <w:tcPr>
            <w:tcW w:w="2164" w:type="dxa"/>
            <w:vAlign w:val="center"/>
          </w:tcPr>
          <w:p w:rsidRPr="004A23CC" w:rsidR="00CB3DB1" w:rsidP="00CB3DB1" w:rsidRDefault="00F53BF2" w14:paraId="1726185B" w14:textId="483C221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1.877,42</w:t>
            </w:r>
            <w:r w:rsidRPr="004A23CC" w:rsidR="001049E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4A23CC" w:rsidR="00CB3DB1" w:rsidP="00CB3DB1" w:rsidRDefault="001049E9" w14:paraId="2B811D72" w14:textId="2B7F68A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0,00 EUR</w:t>
            </w:r>
          </w:p>
        </w:tc>
      </w:tr>
      <w:tr w:rsidRPr="003A30DE" w:rsidR="003A30DE" w:rsidTr="00A93FEA" w14:paraId="4F6D0210" w14:textId="77777777">
        <w:trPr>
          <w:trHeight w:val="675"/>
        </w:trPr>
        <w:tc>
          <w:tcPr>
            <w:tcW w:w="635" w:type="dxa"/>
            <w:vAlign w:val="center"/>
          </w:tcPr>
          <w:p w:rsidRPr="003A30DE" w:rsidR="00CB3DB1" w:rsidP="00CB3DB1" w:rsidRDefault="009474D5" w14:paraId="7A4AE4A0" w14:textId="6C49D5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86" w:type="dxa"/>
            <w:vAlign w:val="center"/>
          </w:tcPr>
          <w:p w:rsidRPr="003A30DE" w:rsidR="00CB3DB1" w:rsidP="00CB3DB1" w:rsidRDefault="00A93FEA" w14:paraId="2631B5FA" w14:textId="2247C4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H</w:t>
            </w:r>
            <w:r w:rsidRPr="003A30DE" w:rsidR="008826A9">
              <w:rPr>
                <w:rFonts w:ascii="Arial" w:hAnsi="Arial" w:cs="Arial"/>
                <w:sz w:val="16"/>
                <w:szCs w:val="16"/>
              </w:rPr>
              <w:t xml:space="preserve">RVATSKI ZAVOD ZA ZAPOŠLJAVANJE </w:t>
            </w:r>
          </w:p>
        </w:tc>
        <w:tc>
          <w:tcPr>
            <w:tcW w:w="3909" w:type="dxa"/>
            <w:noWrap/>
            <w:vAlign w:val="center"/>
          </w:tcPr>
          <w:p w:rsidRPr="003A30DE" w:rsidR="00CB3DB1" w:rsidP="00CB3DB1" w:rsidRDefault="00F53BF2" w14:paraId="5C1F085E" w14:textId="5CC2BE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6.500,00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noWrap/>
            <w:vAlign w:val="center"/>
          </w:tcPr>
          <w:p w:rsidRPr="003A30DE" w:rsidR="00CB3DB1" w:rsidP="00CB3DB1" w:rsidRDefault="004A23CC" w14:paraId="2D90E21B" w14:textId="250058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7.000,00 </w:t>
            </w:r>
            <w:r w:rsidRPr="003A30DE" w:rsidR="007848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3A30DE" w:rsidR="00CB3DB1" w:rsidP="00CB3DB1" w:rsidRDefault="004A23CC" w14:paraId="2A3EE520" w14:textId="51C4F0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6.000</w:t>
            </w:r>
            <w:r w:rsidRPr="003A30DE" w:rsidR="007848E4">
              <w:rPr>
                <w:rFonts w:ascii="Arial" w:hAnsi="Arial" w:cs="Arial"/>
                <w:sz w:val="16"/>
                <w:szCs w:val="16"/>
              </w:rPr>
              <w:t xml:space="preserve">,00 </w:t>
            </w:r>
            <w:r w:rsidRPr="003A30DE"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noWrap/>
            <w:vAlign w:val="center"/>
          </w:tcPr>
          <w:p w:rsidRPr="003A30DE" w:rsidR="00CB3DB1" w:rsidP="00CB3DB1" w:rsidRDefault="00F53BF2" w14:paraId="49E8C2C2" w14:textId="3F83DC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6.500,00</w:t>
            </w:r>
            <w:r w:rsidRPr="003A30DE" w:rsidR="001049E9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3A30DE" w:rsidR="00CB3DB1" w:rsidP="00CB3DB1" w:rsidRDefault="001049E9" w14:paraId="018466EB" w14:textId="5BDD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A30DE" w:rsidR="003A30DE" w:rsidTr="00A93FEA" w14:paraId="475DDE16" w14:textId="77777777">
        <w:trPr>
          <w:trHeight w:val="450"/>
        </w:trPr>
        <w:tc>
          <w:tcPr>
            <w:tcW w:w="635" w:type="dxa"/>
            <w:vAlign w:val="center"/>
          </w:tcPr>
          <w:p w:rsidRPr="003A30DE" w:rsidR="00CB3DB1" w:rsidP="00CB3DB1" w:rsidRDefault="009474D5" w14:paraId="66214658" w14:textId="21986B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386" w:type="dxa"/>
            <w:vAlign w:val="center"/>
          </w:tcPr>
          <w:p w:rsidRPr="003A30DE" w:rsidR="00CB3DB1" w:rsidP="00CB3DB1" w:rsidRDefault="008826A9" w14:paraId="259488AB" w14:textId="5B6C58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LEDO plus d.o.o. </w:t>
            </w:r>
          </w:p>
        </w:tc>
        <w:tc>
          <w:tcPr>
            <w:tcW w:w="3909" w:type="dxa"/>
            <w:vAlign w:val="center"/>
          </w:tcPr>
          <w:p w:rsidRPr="003A30DE" w:rsidR="00CB3DB1" w:rsidP="00CB3DB1" w:rsidRDefault="00F53BF2" w14:paraId="4E4BD4C6" w14:textId="6CDA55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5.585,61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4A23CC" w14:paraId="4E2E82CD" w14:textId="6BF4A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5.585,61</w:t>
            </w:r>
            <w:r w:rsidRPr="003A30DE" w:rsidR="007848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3A30DE" w:rsidR="00CB3DB1" w:rsidP="00CB3DB1" w:rsidRDefault="007848E4" w14:paraId="695CC843" w14:textId="6F7F0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Pr="003A30DE"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F53BF2" w14:paraId="277BB1B8" w14:textId="1C7451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5.585,61</w:t>
            </w:r>
            <w:r w:rsidRPr="003A30DE" w:rsidR="001049E9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3A30DE" w:rsidR="00CB3DB1" w:rsidP="00CB3DB1" w:rsidRDefault="001049E9" w14:paraId="5872CE36" w14:textId="6EC5FB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A30DE" w:rsidR="003A30DE" w:rsidTr="00A93FEA" w14:paraId="76F14934" w14:textId="77777777">
        <w:trPr>
          <w:trHeight w:val="450"/>
        </w:trPr>
        <w:tc>
          <w:tcPr>
            <w:tcW w:w="635" w:type="dxa"/>
            <w:vAlign w:val="center"/>
          </w:tcPr>
          <w:p w:rsidRPr="003A30DE" w:rsidR="00CB3DB1" w:rsidP="00CB3DB1" w:rsidRDefault="009474D5" w14:paraId="7087A831" w14:textId="3F6A73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86" w:type="dxa"/>
            <w:vAlign w:val="center"/>
          </w:tcPr>
          <w:p w:rsidRPr="003A30DE" w:rsidR="00CB3DB1" w:rsidP="00CB3DB1" w:rsidRDefault="00F53BF2" w14:paraId="1F4C47BB" w14:textId="7BA23F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REPUBLIKA HRVATSKA, Ministarstvo financija </w:t>
            </w:r>
          </w:p>
        </w:tc>
        <w:tc>
          <w:tcPr>
            <w:tcW w:w="3909" w:type="dxa"/>
            <w:vAlign w:val="center"/>
          </w:tcPr>
          <w:p w:rsidRPr="003A30DE" w:rsidR="00CB3DB1" w:rsidP="00CB3DB1" w:rsidRDefault="009953DB" w14:paraId="4C688203" w14:textId="764E01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14.549,73 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4A23CC" w14:paraId="605085F4" w14:textId="5B0F20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14.549,73</w:t>
            </w:r>
            <w:r w:rsidRPr="003A30DE" w:rsidR="007848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3A30DE" w:rsidR="00CB3DB1" w:rsidP="00CB3DB1" w:rsidRDefault="007848E4" w14:paraId="0C2FCBD1" w14:textId="1B1367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Pr="003A30DE"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F53BF2" w14:paraId="20AAD32A" w14:textId="1E3F37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13.869,68</w:t>
            </w:r>
            <w:r w:rsidRPr="003A30DE" w:rsidR="001049E9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3A30DE" w:rsidR="00CB3DB1" w:rsidP="00CB3DB1" w:rsidRDefault="001049E9" w14:paraId="5473BB9D" w14:textId="6E6816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A30DE" w:rsidR="00CB3DB1" w:rsidTr="00A93FEA" w14:paraId="4EED1EDF" w14:textId="77777777">
        <w:trPr>
          <w:trHeight w:val="450"/>
        </w:trPr>
        <w:tc>
          <w:tcPr>
            <w:tcW w:w="635" w:type="dxa"/>
            <w:vAlign w:val="center"/>
          </w:tcPr>
          <w:p w:rsidRPr="003A30DE" w:rsidR="00CB3DB1" w:rsidP="00CB3DB1" w:rsidRDefault="009474D5" w14:paraId="25D7A528" w14:textId="63706F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386" w:type="dxa"/>
            <w:vAlign w:val="center"/>
          </w:tcPr>
          <w:p w:rsidRPr="003A30DE" w:rsidR="00CB3DB1" w:rsidP="00A93FEA" w:rsidRDefault="00F53BF2" w14:paraId="5CE7A88D" w14:textId="6CD48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TATALOVIĆ GIULIA </w:t>
            </w:r>
          </w:p>
        </w:tc>
        <w:tc>
          <w:tcPr>
            <w:tcW w:w="3909" w:type="dxa"/>
            <w:vAlign w:val="center"/>
          </w:tcPr>
          <w:p w:rsidRPr="003A30DE" w:rsidR="00CB3DB1" w:rsidP="00CB3DB1" w:rsidRDefault="00F53BF2" w14:paraId="3E3A0BD4" w14:textId="71E3C9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29.844,17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4A23CC" w14:paraId="53E49F5A" w14:textId="49F18A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29.844,17</w:t>
            </w:r>
            <w:r w:rsidRPr="003A30DE" w:rsidR="007848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30DE"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noWrap/>
            <w:vAlign w:val="center"/>
          </w:tcPr>
          <w:p w:rsidRPr="003A30DE" w:rsidR="00CB3DB1" w:rsidP="00CB3DB1" w:rsidRDefault="007848E4" w14:paraId="04C229A6" w14:textId="54A2D3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Pr="003A30DE"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vAlign w:val="center"/>
          </w:tcPr>
          <w:p w:rsidRPr="003A30DE" w:rsidR="00CB3DB1" w:rsidP="00CB3DB1" w:rsidRDefault="00F53BF2" w14:paraId="27C472A3" w14:textId="155EB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29.844,17</w:t>
            </w:r>
            <w:r w:rsidRPr="003A30DE" w:rsidR="001049E9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1762" w:type="dxa"/>
            <w:noWrap/>
            <w:vAlign w:val="center"/>
          </w:tcPr>
          <w:p w:rsidRPr="003A30DE" w:rsidR="00CB3DB1" w:rsidP="00CB3DB1" w:rsidRDefault="001049E9" w14:paraId="366EACEF" w14:textId="418ADE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Pr="003A30DE" w:rsidR="00234721" w:rsidP="00FC548B" w:rsidRDefault="00234721" w14:paraId="771DBE1E" w14:textId="77777777">
      <w:pPr>
        <w:jc w:val="center"/>
        <w:rPr>
          <w:rFonts w:ascii="Arial" w:hAnsi="Arial" w:cs="Arial"/>
        </w:rPr>
      </w:pPr>
    </w:p>
    <w:p w:rsidRPr="003A30DE" w:rsidR="00F258CB" w:rsidP="00FC548B" w:rsidRDefault="00F258CB" w14:paraId="4B1373B8" w14:textId="77777777">
      <w:pPr>
        <w:jc w:val="center"/>
        <w:rPr>
          <w:rFonts w:ascii="Arial" w:hAnsi="Arial" w:cs="Arial"/>
        </w:rPr>
      </w:pPr>
    </w:p>
    <w:p w:rsidRPr="003A30DE" w:rsidR="000D2A9B" w:rsidP="00FC548B" w:rsidRDefault="000D2A9B" w14:paraId="12052987" w14:textId="77777777">
      <w:pPr>
        <w:jc w:val="center"/>
        <w:rPr>
          <w:rFonts w:ascii="Arial" w:hAnsi="Arial" w:cs="Arial"/>
          <w:i/>
        </w:rPr>
      </w:pPr>
    </w:p>
    <w:p w:rsidRPr="003A30DE" w:rsidR="00F258CB" w:rsidP="00B00407" w:rsidRDefault="00F258CB" w14:paraId="6B16DFF4" w14:textId="77777777">
      <w:pPr>
        <w:jc w:val="both"/>
        <w:rPr>
          <w:rFonts w:ascii="Arial" w:hAnsi="Arial" w:cs="Arial"/>
          <w:i/>
        </w:rPr>
      </w:pPr>
    </w:p>
    <w:p w:rsidRPr="003A30DE" w:rsidR="00B00407" w:rsidP="00FC548B" w:rsidRDefault="00B00407" w14:paraId="679A9185" w14:textId="65CB18C2">
      <w:pPr>
        <w:ind w:firstLine="708"/>
        <w:jc w:val="both"/>
        <w:rPr>
          <w:rFonts w:ascii="Arial" w:hAnsi="Arial" w:cs="Arial"/>
          <w:iCs/>
        </w:rPr>
      </w:pPr>
      <w:r w:rsidRPr="003A30DE">
        <w:rPr>
          <w:rFonts w:ascii="Arial" w:hAnsi="Arial" w:cs="Arial"/>
          <w:iCs/>
        </w:rPr>
        <w:t>Rasprava svake tražbine koja je osporena</w:t>
      </w:r>
      <w:r w:rsidRPr="003A30DE" w:rsidR="00834353">
        <w:rPr>
          <w:rFonts w:ascii="Arial" w:hAnsi="Arial" w:cs="Arial"/>
          <w:iCs/>
        </w:rPr>
        <w:t xml:space="preserve"> ili sporna</w:t>
      </w:r>
    </w:p>
    <w:p w:rsidRPr="003A30DE" w:rsidR="00834353" w:rsidP="00FC548B" w:rsidRDefault="00834353" w14:paraId="3B81B7CC" w14:textId="7A74E778">
      <w:pPr>
        <w:ind w:firstLine="708"/>
        <w:jc w:val="both"/>
        <w:rPr>
          <w:rFonts w:ascii="Arial" w:hAnsi="Arial" w:cs="Arial"/>
          <w:iCs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3A30DE" w:rsidR="003A30DE" w:rsidTr="00B37386" w14:paraId="2D6241FF" w14:textId="77777777">
        <w:trPr>
          <w:trHeight w:val="225"/>
        </w:trPr>
        <w:tc>
          <w:tcPr>
            <w:tcW w:w="635" w:type="dxa"/>
            <w:vAlign w:val="center"/>
          </w:tcPr>
          <w:p w:rsidRPr="003A30DE" w:rsidR="004A23CC" w:rsidP="004A23CC" w:rsidRDefault="004A23CC" w14:paraId="24A06EA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86" w:type="dxa"/>
            <w:vAlign w:val="center"/>
          </w:tcPr>
          <w:p w:rsidRPr="003A30DE" w:rsidR="004A23CC" w:rsidP="004A23CC" w:rsidRDefault="004A23CC" w14:paraId="39C0F114" w14:textId="6F70D6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HRVATSKI ZAVOD ZA ZAPOŠLJAVANJE </w:t>
            </w:r>
          </w:p>
        </w:tc>
        <w:tc>
          <w:tcPr>
            <w:tcW w:w="3909" w:type="dxa"/>
            <w:noWrap/>
            <w:vAlign w:val="center"/>
          </w:tcPr>
          <w:p w:rsidRPr="003A30DE" w:rsidR="004A23CC" w:rsidP="004A23CC" w:rsidRDefault="004A23CC" w14:paraId="39ED56E5" w14:textId="535A6C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6.000,00 EUR </w:t>
            </w:r>
          </w:p>
        </w:tc>
        <w:tc>
          <w:tcPr>
            <w:tcW w:w="2164" w:type="dxa"/>
            <w:noWrap/>
            <w:vAlign w:val="center"/>
          </w:tcPr>
          <w:p w:rsidRPr="003A30DE" w:rsidR="004A23CC" w:rsidP="004A23CC" w:rsidRDefault="004A23CC" w14:paraId="612B65BB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NEMA OČITOVANJA DUŽNIKA O TOJ TRAŽBINI</w:t>
            </w:r>
          </w:p>
        </w:tc>
        <w:tc>
          <w:tcPr>
            <w:tcW w:w="1918" w:type="dxa"/>
            <w:noWrap/>
            <w:vAlign w:val="center"/>
          </w:tcPr>
          <w:p w:rsidRPr="003A30DE" w:rsidR="004A23CC" w:rsidP="004A23CC" w:rsidRDefault="004A23CC" w14:paraId="58EAAF4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NEMA OČITOVANJA DUŽNIKA O TOJ TRAŽBINI</w:t>
            </w:r>
          </w:p>
        </w:tc>
        <w:tc>
          <w:tcPr>
            <w:tcW w:w="2164" w:type="dxa"/>
            <w:noWrap/>
            <w:vAlign w:val="center"/>
          </w:tcPr>
          <w:p w:rsidRPr="003A30DE" w:rsidR="004A23CC" w:rsidP="004A23CC" w:rsidRDefault="004A23CC" w14:paraId="3E52B8F7" w14:textId="011064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66332D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762" w:type="dxa"/>
            <w:noWrap/>
            <w:vAlign w:val="center"/>
          </w:tcPr>
          <w:p w:rsidRPr="003A30DE" w:rsidR="004A23CC" w:rsidP="004A23CC" w:rsidRDefault="004A23CC" w14:paraId="068EBFD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0DE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Pr="003A30DE" w:rsidR="00FA126C" w:rsidP="00FC548B" w:rsidRDefault="00FA126C" w14:paraId="4170CCDF" w14:textId="77777777">
      <w:pPr>
        <w:ind w:firstLine="708"/>
        <w:jc w:val="both"/>
        <w:rPr>
          <w:rFonts w:ascii="Arial" w:hAnsi="Arial" w:cs="Arial"/>
          <w:iCs/>
        </w:rPr>
      </w:pPr>
    </w:p>
    <w:p w:rsidR="00834353" w:rsidP="00FC548B" w:rsidRDefault="00FA126C" w14:paraId="71E0E90B" w14:textId="47C3E68F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Vjerovnik je prijavio tražbinu u iznosu od 6.500,00 eura.</w:t>
      </w:r>
    </w:p>
    <w:p w:rsidR="00FA126C" w:rsidP="00FC548B" w:rsidRDefault="00FA126C" w14:paraId="363D517D" w14:textId="77777777">
      <w:pPr>
        <w:ind w:firstLine="708"/>
        <w:jc w:val="both"/>
        <w:rPr>
          <w:rFonts w:ascii="Arial" w:hAnsi="Arial" w:cs="Arial"/>
          <w:iCs/>
        </w:rPr>
      </w:pPr>
    </w:p>
    <w:p w:rsidR="00FA126C" w:rsidP="00FC548B" w:rsidRDefault="00FA126C" w14:paraId="6CF301B3" w14:textId="06DBA993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Dužnik se očitovao na način kao da je vjerovnik prijavio tražbinu u iznosu od 13.000,00 eura te navodi da priznaje samo dio u iznosu od 7.000,00 eura dok je dio od 6.000,00 eura podmiren. </w:t>
      </w:r>
    </w:p>
    <w:p w:rsidR="00FA126C" w:rsidP="00FC548B" w:rsidRDefault="00FA126C" w14:paraId="4653CD80" w14:textId="77777777">
      <w:pPr>
        <w:ind w:firstLine="708"/>
        <w:jc w:val="both"/>
        <w:rPr>
          <w:rFonts w:ascii="Arial" w:hAnsi="Arial" w:cs="Arial"/>
          <w:iCs/>
        </w:rPr>
      </w:pPr>
    </w:p>
    <w:p w:rsidR="00FA126C" w:rsidP="00FC548B" w:rsidRDefault="00FA126C" w14:paraId="41E08375" w14:textId="4CACF8AE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Povjerenik je priznao tražbinu prema prijavi.</w:t>
      </w:r>
    </w:p>
    <w:p w:rsidR="00D06E2A" w:rsidP="00D06E2A" w:rsidRDefault="00D06E2A" w14:paraId="3E0C0734" w14:textId="77777777">
      <w:pPr>
        <w:ind w:firstLine="708"/>
        <w:jc w:val="both"/>
        <w:rPr>
          <w:rFonts w:ascii="Arial" w:hAnsi="Arial" w:cs="Arial"/>
        </w:rPr>
      </w:pPr>
    </w:p>
    <w:p w:rsidRPr="00E32AE1" w:rsidR="00D06E2A" w:rsidP="00D06E2A" w:rsidRDefault="00D06E2A" w14:paraId="61B010D0" w14:textId="11A33A9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</w:p>
    <w:p w:rsidRPr="00E32AE1" w:rsidR="00D06E2A" w:rsidP="00D06E2A" w:rsidRDefault="00D06E2A" w14:paraId="3A81F03A" w14:textId="77777777">
      <w:pPr>
        <w:jc w:val="both"/>
        <w:rPr>
          <w:rFonts w:ascii="Arial" w:hAnsi="Arial" w:cs="Arial"/>
        </w:rPr>
      </w:pPr>
    </w:p>
    <w:p w:rsidRPr="00E32AE1" w:rsidR="00D06E2A" w:rsidP="00D06E2A" w:rsidRDefault="00D06E2A" w14:paraId="25E9B3CB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FA126C" w:rsidP="00FC548B" w:rsidRDefault="00FA126C" w14:paraId="5D6CE7E4" w14:textId="77777777">
      <w:pPr>
        <w:ind w:firstLine="708"/>
        <w:jc w:val="both"/>
        <w:rPr>
          <w:rFonts w:ascii="Arial" w:hAnsi="Arial" w:cs="Arial"/>
          <w:iCs/>
        </w:rPr>
      </w:pPr>
    </w:p>
    <w:p w:rsidR="00D06E2A" w:rsidP="00FC548B" w:rsidRDefault="00D06E2A" w14:paraId="32041540" w14:textId="77777777">
      <w:pPr>
        <w:ind w:firstLine="708"/>
        <w:jc w:val="both"/>
        <w:rPr>
          <w:rFonts w:ascii="Arial" w:hAnsi="Arial" w:cs="Arial"/>
          <w:iCs/>
        </w:rPr>
      </w:pPr>
    </w:p>
    <w:p w:rsidR="00271068" w:rsidP="00FC548B" w:rsidRDefault="00271068" w14:paraId="779838CE" w14:textId="77777777">
      <w:pPr>
        <w:ind w:firstLine="708"/>
        <w:jc w:val="both"/>
        <w:rPr>
          <w:rFonts w:ascii="Arial" w:hAnsi="Arial" w:cs="Arial"/>
          <w:iCs/>
        </w:rPr>
      </w:pPr>
    </w:p>
    <w:p w:rsidR="00FA126C" w:rsidP="00FC548B" w:rsidRDefault="00D06E2A" w14:paraId="1465B0AD" w14:textId="3892ECEE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</w:t>
      </w:r>
      <w:r w:rsidR="00FA126C">
        <w:rPr>
          <w:rFonts w:ascii="Arial" w:hAnsi="Arial" w:cs="Arial"/>
          <w:iCs/>
        </w:rPr>
        <w:t>ražbina</w:t>
      </w:r>
      <w:r>
        <w:rPr>
          <w:rFonts w:ascii="Arial" w:hAnsi="Arial" w:cs="Arial"/>
          <w:iCs/>
        </w:rPr>
        <w:t xml:space="preserve"> ovog vjerovnika</w:t>
      </w:r>
      <w:r w:rsidR="00FA126C">
        <w:rPr>
          <w:rFonts w:ascii="Arial" w:hAnsi="Arial" w:cs="Arial"/>
          <w:iCs/>
        </w:rPr>
        <w:t xml:space="preserve"> je utvrđena u iznosu u kojem je i prijavljena.</w:t>
      </w:r>
    </w:p>
    <w:p w:rsidR="00FA126C" w:rsidP="00FC548B" w:rsidRDefault="00FA126C" w14:paraId="6B271BAC" w14:textId="77777777">
      <w:pPr>
        <w:ind w:firstLine="708"/>
        <w:jc w:val="both"/>
        <w:rPr>
          <w:rFonts w:ascii="Arial" w:hAnsi="Arial" w:cs="Arial"/>
          <w:iCs/>
        </w:rPr>
      </w:pPr>
    </w:p>
    <w:p w:rsidR="00FA126C" w:rsidP="00FC548B" w:rsidRDefault="00FA126C" w14:paraId="2BD334B8" w14:textId="77777777">
      <w:pPr>
        <w:ind w:firstLine="708"/>
        <w:jc w:val="both"/>
        <w:rPr>
          <w:rFonts w:ascii="Arial" w:hAnsi="Arial" w:cs="Arial"/>
          <w:iCs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367CE2" w:rsidR="00FA126C" w:rsidTr="00B81F76" w14:paraId="76D05C12" w14:textId="77777777">
        <w:trPr>
          <w:trHeight w:val="450"/>
        </w:trPr>
        <w:tc>
          <w:tcPr>
            <w:tcW w:w="635" w:type="dxa"/>
            <w:vAlign w:val="center"/>
          </w:tcPr>
          <w:p w:rsidR="00FA126C" w:rsidP="00B81F76" w:rsidRDefault="00FA126C" w14:paraId="308F083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86" w:type="dxa"/>
            <w:vAlign w:val="center"/>
          </w:tcPr>
          <w:p w:rsidRPr="004A23CC" w:rsidR="00FA126C" w:rsidP="00B81F76" w:rsidRDefault="00FA126C" w14:paraId="7A3BD9A2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REPUBLIKA HRVATSKA, Ministarstvo financija </w:t>
            </w:r>
          </w:p>
        </w:tc>
        <w:tc>
          <w:tcPr>
            <w:tcW w:w="3909" w:type="dxa"/>
            <w:vAlign w:val="center"/>
          </w:tcPr>
          <w:p w:rsidRPr="004A23CC" w:rsidR="00FA126C" w:rsidP="00B81F76" w:rsidRDefault="00FA126C" w14:paraId="65191502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14.549,73 EUR</w:t>
            </w:r>
          </w:p>
        </w:tc>
        <w:tc>
          <w:tcPr>
            <w:tcW w:w="2164" w:type="dxa"/>
            <w:vAlign w:val="center"/>
          </w:tcPr>
          <w:p w:rsidRPr="004A23CC" w:rsidR="00FA126C" w:rsidP="00B81F76" w:rsidRDefault="00FA126C" w14:paraId="0E47E2FE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14.549,73 EUR</w:t>
            </w:r>
          </w:p>
        </w:tc>
        <w:tc>
          <w:tcPr>
            <w:tcW w:w="1918" w:type="dxa"/>
            <w:noWrap/>
            <w:vAlign w:val="center"/>
          </w:tcPr>
          <w:p w:rsidRPr="004A23CC" w:rsidR="00FA126C" w:rsidP="00B81F76" w:rsidRDefault="00FA126C" w14:paraId="76DBE803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0,00 EUR</w:t>
            </w:r>
          </w:p>
        </w:tc>
        <w:tc>
          <w:tcPr>
            <w:tcW w:w="2164" w:type="dxa"/>
            <w:vAlign w:val="center"/>
          </w:tcPr>
          <w:p w:rsidRPr="004A23CC" w:rsidR="00FA126C" w:rsidP="00B81F76" w:rsidRDefault="00FA126C" w14:paraId="6D60AEB4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13.869,68 EUR</w:t>
            </w:r>
          </w:p>
        </w:tc>
        <w:tc>
          <w:tcPr>
            <w:tcW w:w="1762" w:type="dxa"/>
            <w:noWrap/>
            <w:vAlign w:val="center"/>
          </w:tcPr>
          <w:p w:rsidRPr="004A23CC" w:rsidR="00FA126C" w:rsidP="00B81F76" w:rsidRDefault="00FA126C" w14:paraId="311B13B9" w14:textId="7777777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23CC">
              <w:rPr>
                <w:rFonts w:ascii="Arial" w:hAnsi="Arial" w:cs="Arial"/>
                <w:color w:val="000000" w:themeColor="text1"/>
                <w:sz w:val="16"/>
                <w:szCs w:val="16"/>
              </w:rPr>
              <w:t>0,00 EUR</w:t>
            </w:r>
          </w:p>
        </w:tc>
      </w:tr>
    </w:tbl>
    <w:p w:rsidR="00FA126C" w:rsidP="00FC548B" w:rsidRDefault="00FA126C" w14:paraId="1AC59EDF" w14:textId="77777777">
      <w:pPr>
        <w:ind w:firstLine="708"/>
        <w:jc w:val="both"/>
        <w:rPr>
          <w:rFonts w:ascii="Arial" w:hAnsi="Arial" w:cs="Arial"/>
          <w:iCs/>
        </w:rPr>
      </w:pPr>
    </w:p>
    <w:p w:rsidR="0025318D" w:rsidP="00FC548B" w:rsidRDefault="0025318D" w14:paraId="170057E2" w14:textId="2258C476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Vjerovnik je prijavio tražbinu u iznosu od 14.549,73 eura od čega je 13.869,68 eura dospjelo, a 680,05 eura nije dospjelo.</w:t>
      </w:r>
    </w:p>
    <w:p w:rsidR="0025318D" w:rsidP="00FC548B" w:rsidRDefault="0025318D" w14:paraId="3665A500" w14:textId="77777777">
      <w:pPr>
        <w:ind w:firstLine="708"/>
        <w:jc w:val="both"/>
        <w:rPr>
          <w:rFonts w:ascii="Arial" w:hAnsi="Arial" w:cs="Arial"/>
          <w:iCs/>
        </w:rPr>
      </w:pPr>
    </w:p>
    <w:p w:rsidR="00E32AE1" w:rsidP="00FC548B" w:rsidRDefault="00E32AE1" w14:paraId="5380A2C3" w14:textId="35058566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Dužnik u cijelosti priznaje tražbinu ovog vjerovnika. </w:t>
      </w:r>
    </w:p>
    <w:p w:rsidR="00E32AE1" w:rsidP="00FC548B" w:rsidRDefault="00E32AE1" w14:paraId="2FDB5C38" w14:textId="5F7E69A6">
      <w:pPr>
        <w:ind w:firstLine="708"/>
        <w:jc w:val="both"/>
        <w:rPr>
          <w:rFonts w:ascii="Arial" w:hAnsi="Arial" w:cs="Arial"/>
          <w:iCs/>
        </w:rPr>
      </w:pPr>
    </w:p>
    <w:p w:rsidR="0066332D" w:rsidP="00FC548B" w:rsidRDefault="0025318D" w14:paraId="74C2E721" w14:textId="768B00C1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Povjerenik je priznao samo dio koji je dospio</w:t>
      </w:r>
      <w:r w:rsidR="000B2AE5">
        <w:rPr>
          <w:rFonts w:ascii="Arial" w:hAnsi="Arial" w:cs="Arial"/>
          <w:iCs/>
        </w:rPr>
        <w:t xml:space="preserve"> tj. isti polazi od toga je je prijavljena samo tražbina koja je dospjela.</w:t>
      </w:r>
      <w:r w:rsidR="0066332D">
        <w:rPr>
          <w:rFonts w:ascii="Arial" w:hAnsi="Arial" w:cs="Arial"/>
          <w:iCs/>
        </w:rPr>
        <w:t xml:space="preserve"> Povjerenica navodi da omaškom nije priznala i dio prijavljene tražbine RH koji nije dospio u iznosu 680,05 EUR, tako da u konačnici priznaje tražbinu RH onako kako je prijavljena tj. za iznos 14.549,73 EUR.</w:t>
      </w:r>
    </w:p>
    <w:p w:rsidR="0066332D" w:rsidP="0066332D" w:rsidRDefault="000B2AE5" w14:paraId="638D3C09" w14:textId="787B9869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</w:p>
    <w:p w:rsidR="00271068" w:rsidP="0066332D" w:rsidRDefault="00271068" w14:paraId="0D57B306" w14:textId="77777777">
      <w:pPr>
        <w:jc w:val="both"/>
        <w:rPr>
          <w:rFonts w:ascii="Arial" w:hAnsi="Arial" w:cs="Arial"/>
          <w:iCs/>
        </w:rPr>
      </w:pPr>
    </w:p>
    <w:p w:rsidRPr="00E32AE1" w:rsidR="000B2AE5" w:rsidP="000B2AE5" w:rsidRDefault="000B2AE5" w14:paraId="071619A5" w14:textId="2494E0C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</w:p>
    <w:p w:rsidRPr="00E32AE1" w:rsidR="000B2AE5" w:rsidP="000B2AE5" w:rsidRDefault="000B2AE5" w14:paraId="75E276F3" w14:textId="77777777">
      <w:pPr>
        <w:jc w:val="both"/>
        <w:rPr>
          <w:rFonts w:ascii="Arial" w:hAnsi="Arial" w:cs="Arial"/>
        </w:rPr>
      </w:pPr>
    </w:p>
    <w:p w:rsidRPr="00E32AE1" w:rsidR="000B2AE5" w:rsidP="000B2AE5" w:rsidRDefault="00D06E2A" w14:paraId="0BFA4855" w14:textId="37676A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0B2AE5">
        <w:rPr>
          <w:rFonts w:ascii="Arial" w:hAnsi="Arial" w:cs="Arial"/>
        </w:rPr>
        <w:t>ješava</w:t>
      </w:r>
    </w:p>
    <w:p w:rsidR="000B2AE5" w:rsidP="00FC548B" w:rsidRDefault="000B2AE5" w14:paraId="5FE59F1E" w14:textId="77777777">
      <w:pPr>
        <w:ind w:firstLine="708"/>
        <w:jc w:val="both"/>
        <w:rPr>
          <w:rFonts w:ascii="Arial" w:hAnsi="Arial" w:cs="Arial"/>
          <w:iCs/>
        </w:rPr>
      </w:pPr>
    </w:p>
    <w:p w:rsidR="000B2AE5" w:rsidP="00FC548B" w:rsidRDefault="000B2AE5" w14:paraId="6D6B5496" w14:textId="3B428542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Kako se u predstečajnom postupku prijavljuju dospjele i nedospjele tražbine, te kako nedospjeli dio nije nitko posebno osporio, naročito ne dužnik, to je navedena tražbina utvrđena u iznosu u kojem je i prijavljena.</w:t>
      </w:r>
    </w:p>
    <w:p w:rsidRPr="00E32AE1" w:rsidR="000B2AE5" w:rsidP="00FC548B" w:rsidRDefault="000B2AE5" w14:paraId="302D6201" w14:textId="77777777">
      <w:pPr>
        <w:ind w:firstLine="708"/>
        <w:jc w:val="both"/>
        <w:rPr>
          <w:rFonts w:ascii="Arial" w:hAnsi="Arial" w:cs="Arial"/>
          <w:iCs/>
        </w:rPr>
      </w:pPr>
    </w:p>
    <w:p w:rsidR="00D63DD7" w:rsidP="004A23CC" w:rsidRDefault="00E32AE1" w14:paraId="43CA6032" w14:textId="70170118">
      <w:pPr>
        <w:jc w:val="both"/>
        <w:rPr>
          <w:rFonts w:ascii="Arial" w:hAnsi="Arial" w:cs="Arial"/>
          <w:iCs/>
        </w:rPr>
      </w:pPr>
      <w:r w:rsidRPr="00E32AE1">
        <w:rPr>
          <w:rFonts w:ascii="Arial" w:hAnsi="Arial" w:cs="Arial"/>
        </w:rPr>
        <w:tab/>
      </w:r>
    </w:p>
    <w:p w:rsidR="00D63DD7" w:rsidP="006933E7" w:rsidRDefault="00D63DD7" w14:paraId="64753BE1" w14:textId="31FE8086">
      <w:pPr>
        <w:ind w:firstLine="708"/>
        <w:jc w:val="both"/>
        <w:rPr>
          <w:rFonts w:ascii="Arial" w:hAnsi="Arial" w:cs="Arial"/>
          <w:iCs/>
        </w:rPr>
      </w:pPr>
    </w:p>
    <w:p w:rsidR="004A23CC" w:rsidP="004A23CC" w:rsidRDefault="00D63DD7" w14:paraId="13D00C72" w14:textId="77777777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Obavijesti o </w:t>
      </w:r>
      <w:r w:rsidR="00834353">
        <w:rPr>
          <w:rFonts w:ascii="Arial" w:hAnsi="Arial" w:cs="Arial"/>
          <w:iCs/>
        </w:rPr>
        <w:t>izlučnim</w:t>
      </w:r>
      <w:r>
        <w:rPr>
          <w:rFonts w:ascii="Arial" w:hAnsi="Arial" w:cs="Arial"/>
          <w:iCs/>
        </w:rPr>
        <w:t xml:space="preserve"> pravima</w:t>
      </w:r>
      <w:r w:rsidR="004A23CC">
        <w:rPr>
          <w:rFonts w:ascii="Arial" w:hAnsi="Arial" w:cs="Arial"/>
          <w:iCs/>
        </w:rPr>
        <w:t xml:space="preserve"> nema. </w:t>
      </w:r>
    </w:p>
    <w:p w:rsidR="00834353" w:rsidP="00110AD0" w:rsidRDefault="00834353" w14:paraId="544E7B28" w14:textId="5873EC3D">
      <w:pPr>
        <w:ind w:firstLine="720"/>
        <w:jc w:val="both"/>
        <w:rPr>
          <w:rFonts w:ascii="Arial" w:hAnsi="Arial" w:cs="Arial"/>
        </w:rPr>
      </w:pPr>
    </w:p>
    <w:p w:rsidR="00834353" w:rsidP="00110AD0" w:rsidRDefault="00834353" w14:paraId="723AB43A" w14:textId="2B20725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Obavijesti o </w:t>
      </w:r>
      <w:proofErr w:type="spellStart"/>
      <w:r>
        <w:rPr>
          <w:rFonts w:ascii="Arial" w:hAnsi="Arial" w:cs="Arial"/>
        </w:rPr>
        <w:t>razlučnim</w:t>
      </w:r>
      <w:proofErr w:type="spellEnd"/>
      <w:r>
        <w:rPr>
          <w:rFonts w:ascii="Arial" w:hAnsi="Arial" w:cs="Arial"/>
        </w:rPr>
        <w:t xml:space="preserve"> pravima nema.</w:t>
      </w:r>
    </w:p>
    <w:p w:rsidR="00834353" w:rsidP="00110AD0" w:rsidRDefault="00834353" w14:paraId="16D04563" w14:textId="4F029425">
      <w:pPr>
        <w:ind w:firstLine="720"/>
        <w:jc w:val="both"/>
        <w:rPr>
          <w:rFonts w:ascii="Arial" w:hAnsi="Arial" w:cs="Arial"/>
        </w:rPr>
      </w:pPr>
    </w:p>
    <w:p w:rsidR="00194DB7" w:rsidP="00110AD0" w:rsidRDefault="00194DB7" w14:paraId="3696C3F3" w14:textId="77777777">
      <w:pPr>
        <w:ind w:firstLine="720"/>
        <w:jc w:val="both"/>
        <w:rPr>
          <w:rFonts w:ascii="Arial" w:hAnsi="Arial" w:cs="Arial"/>
        </w:rPr>
      </w:pPr>
    </w:p>
    <w:p w:rsidR="00194DB7" w:rsidP="00110AD0" w:rsidRDefault="00194DB7" w14:paraId="71069ADB" w14:textId="77777777">
      <w:pPr>
        <w:ind w:firstLine="720"/>
        <w:jc w:val="both"/>
        <w:rPr>
          <w:rFonts w:ascii="Arial" w:hAnsi="Arial" w:cs="Arial"/>
        </w:rPr>
      </w:pPr>
    </w:p>
    <w:p w:rsidR="00194DB7" w:rsidP="00110AD0" w:rsidRDefault="00194DB7" w14:paraId="49B9188D" w14:textId="74CEC64C">
      <w:pPr>
        <w:ind w:firstLine="720"/>
        <w:jc w:val="both"/>
        <w:rPr>
          <w:rFonts w:ascii="Arial" w:hAnsi="Arial" w:cs="Arial"/>
        </w:rPr>
      </w:pPr>
    </w:p>
    <w:p w:rsidR="00F743B6" w:rsidP="00B00407" w:rsidRDefault="00F743B6" w14:paraId="6509744F" w14:textId="77777777">
      <w:pPr>
        <w:jc w:val="both"/>
        <w:rPr>
          <w:rFonts w:ascii="Arial" w:hAnsi="Arial" w:cs="Arial"/>
          <w:iCs/>
        </w:rPr>
      </w:pPr>
    </w:p>
    <w:p w:rsidR="00711F8D" w:rsidP="00B00407" w:rsidRDefault="00DB4F3A" w14:paraId="594165CA" w14:textId="00687E12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ab/>
      </w:r>
      <w:r w:rsidR="00711F8D">
        <w:rPr>
          <w:rFonts w:ascii="Arial" w:hAnsi="Arial" w:cs="Arial"/>
          <w:iCs/>
        </w:rPr>
        <w:t>Sutkinja</w:t>
      </w:r>
    </w:p>
    <w:p w:rsidR="00711F8D" w:rsidP="00B00407" w:rsidRDefault="00711F8D" w14:paraId="032544D7" w14:textId="47CE96BD">
      <w:pPr>
        <w:jc w:val="both"/>
        <w:rPr>
          <w:rFonts w:ascii="Arial" w:hAnsi="Arial" w:cs="Arial"/>
          <w:iCs/>
        </w:rPr>
      </w:pPr>
    </w:p>
    <w:p w:rsidR="00711F8D" w:rsidP="00FC548B" w:rsidRDefault="00711F8D" w14:paraId="5B79B810" w14:textId="6F4F7C06">
      <w:pPr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rješava</w:t>
      </w:r>
    </w:p>
    <w:p w:rsidR="00711F8D" w:rsidP="00B00407" w:rsidRDefault="00711F8D" w14:paraId="74BBB036" w14:textId="5755DFCC">
      <w:pPr>
        <w:jc w:val="both"/>
        <w:rPr>
          <w:rFonts w:ascii="Arial" w:hAnsi="Arial" w:cs="Arial"/>
          <w:iCs/>
        </w:rPr>
      </w:pPr>
    </w:p>
    <w:p w:rsidR="00D63DD7" w:rsidP="00FC548B" w:rsidRDefault="00D63DD7" w14:paraId="6E641440" w14:textId="1069CBCC">
      <w:pPr>
        <w:ind w:firstLine="708"/>
        <w:jc w:val="both"/>
        <w:rPr>
          <w:rFonts w:ascii="Arial" w:hAnsi="Arial" w:cs="Arial"/>
          <w:iCs/>
        </w:rPr>
      </w:pPr>
    </w:p>
    <w:p w:rsidR="00FC548B" w:rsidP="00FC548B" w:rsidRDefault="00FC548B" w14:paraId="1F1833D6" w14:textId="662F61A1">
      <w:pPr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Donijet će se rješenje o utvrđenim </w:t>
      </w:r>
      <w:r w:rsidR="00DB4F3A">
        <w:rPr>
          <w:rFonts w:ascii="Arial" w:hAnsi="Arial" w:cs="Arial"/>
        </w:rPr>
        <w:t xml:space="preserve">i osporenim </w:t>
      </w:r>
      <w:r w:rsidRPr="00FC548B">
        <w:rPr>
          <w:rFonts w:ascii="Arial" w:hAnsi="Arial" w:cs="Arial"/>
        </w:rPr>
        <w:t xml:space="preserve">tražbinama u pisanom obliku, koje će se objaviti na e oglasnoj ploči suda. </w:t>
      </w:r>
    </w:p>
    <w:p w:rsidR="00DB4F3A" w:rsidP="00DB4F3A" w:rsidRDefault="00DB4F3A" w14:paraId="7681A821" w14:textId="4209B8CA">
      <w:pPr>
        <w:jc w:val="both"/>
        <w:rPr>
          <w:rFonts w:ascii="Arial" w:hAnsi="Arial" w:cs="Arial"/>
          <w:iCs/>
        </w:rPr>
      </w:pPr>
    </w:p>
    <w:p w:rsidRPr="00FC548B" w:rsidR="00A250AF" w:rsidP="00542C34" w:rsidRDefault="00A250AF" w14:paraId="2927DE98" w14:textId="7FD18775">
      <w:pPr>
        <w:jc w:val="center"/>
        <w:rPr>
          <w:rFonts w:ascii="Arial" w:hAnsi="Arial" w:cs="Arial"/>
        </w:rPr>
      </w:pPr>
    </w:p>
    <w:p w:rsidRPr="00CB7858" w:rsidR="00034DD1" w:rsidP="00542C34" w:rsidRDefault="00034DD1" w14:paraId="7993467E" w14:textId="5E4F1E56">
      <w:pPr>
        <w:jc w:val="center"/>
        <w:rPr>
          <w:rFonts w:ascii="Arial" w:hAnsi="Arial" w:cs="Arial"/>
        </w:rPr>
      </w:pPr>
      <w:r w:rsidRPr="00CB7858">
        <w:rPr>
          <w:rFonts w:ascii="Arial" w:hAnsi="Arial" w:cs="Arial"/>
        </w:rPr>
        <w:t xml:space="preserve">Dovršeno u </w:t>
      </w:r>
      <w:r w:rsidR="00194DB7">
        <w:rPr>
          <w:rFonts w:ascii="Arial" w:hAnsi="Arial" w:cs="Arial"/>
        </w:rPr>
        <w:t>10:10</w:t>
      </w:r>
      <w:r w:rsidRPr="00CB7858" w:rsidR="005D0ECC">
        <w:rPr>
          <w:rFonts w:ascii="Arial" w:hAnsi="Arial" w:cs="Arial"/>
        </w:rPr>
        <w:t xml:space="preserve"> </w:t>
      </w:r>
      <w:r w:rsidRPr="00CB7858">
        <w:rPr>
          <w:rFonts w:ascii="Arial" w:hAnsi="Arial" w:cs="Arial"/>
        </w:rPr>
        <w:t>sati.</w:t>
      </w:r>
    </w:p>
    <w:p w:rsidRPr="00FC548B" w:rsidR="00034DD1" w:rsidP="007546E3" w:rsidRDefault="00034DD1" w14:paraId="22044D18" w14:textId="77777777">
      <w:pPr>
        <w:ind w:firstLine="708"/>
        <w:jc w:val="both"/>
        <w:rPr>
          <w:rFonts w:ascii="Arial" w:hAnsi="Arial" w:cs="Arial"/>
        </w:rPr>
      </w:pPr>
    </w:p>
    <w:p w:rsidRPr="00FC548B" w:rsidR="00BF6BA3" w:rsidP="00042ABA" w:rsidRDefault="00BF6BA3" w14:paraId="1A0E5096" w14:textId="77777777">
      <w:pPr>
        <w:jc w:val="both"/>
        <w:rPr>
          <w:rFonts w:ascii="Arial" w:hAnsi="Arial" w:cs="Arial"/>
        </w:rPr>
      </w:pPr>
    </w:p>
    <w:p w:rsidRPr="00FC548B" w:rsidR="00F66543" w:rsidP="00B32A61" w:rsidRDefault="00042ABA" w14:paraId="32364D2E" w14:textId="455F7DDD">
      <w:pPr>
        <w:jc w:val="center"/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              </w:t>
      </w:r>
      <w:r w:rsidRPr="00FC548B" w:rsidR="008541DE">
        <w:rPr>
          <w:rFonts w:ascii="Arial" w:hAnsi="Arial" w:cs="Arial"/>
        </w:rPr>
        <w:t xml:space="preserve"> </w:t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Pr="00FC548B" w:rsidR="008541DE">
        <w:rPr>
          <w:rFonts w:ascii="Arial" w:hAnsi="Arial" w:cs="Arial"/>
        </w:rPr>
        <w:t xml:space="preserve">    </w:t>
      </w:r>
      <w:r w:rsidRPr="00FC548B" w:rsidR="004A63C5">
        <w:rPr>
          <w:rFonts w:ascii="Arial" w:hAnsi="Arial" w:cs="Arial"/>
        </w:rPr>
        <w:t>Sutkinja</w:t>
      </w:r>
      <w:r w:rsidRPr="00FC548B">
        <w:rPr>
          <w:rFonts w:ascii="Arial" w:hAnsi="Arial" w:cs="Arial"/>
        </w:rPr>
        <w:tab/>
        <w:t xml:space="preserve">                                       Vjerovnici</w:t>
      </w:r>
    </w:p>
    <w:p w:rsidRPr="00FC548B" w:rsidR="00F66543" w:rsidP="00B32A61" w:rsidRDefault="00F66543" w14:paraId="683BAA83" w14:textId="77777777">
      <w:pPr>
        <w:jc w:val="center"/>
        <w:rPr>
          <w:rFonts w:ascii="Arial" w:hAnsi="Arial" w:cs="Arial"/>
        </w:rPr>
      </w:pPr>
    </w:p>
    <w:p w:rsidRPr="00FC548B" w:rsidR="00F66543" w:rsidP="001C61FD" w:rsidRDefault="001C61FD" w14:paraId="54094465" w14:textId="47BA5BEB">
      <w:pPr>
        <w:tabs>
          <w:tab w:val="left" w:pos="27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Povjerenik</w:t>
      </w:r>
    </w:p>
    <w:p w:rsidRPr="00FC548B" w:rsidR="00FD5C5A" w:rsidP="00B32A61" w:rsidRDefault="00FD5C5A" w14:paraId="0291CA9C" w14:textId="77777777">
      <w:pPr>
        <w:jc w:val="center"/>
        <w:rPr>
          <w:rFonts w:ascii="Arial" w:hAnsi="Arial" w:cs="Arial"/>
        </w:rPr>
      </w:pPr>
    </w:p>
    <w:p w:rsidRPr="00367CE2" w:rsidR="00FD5C5A" w:rsidP="00B32A61" w:rsidRDefault="00FD5C5A" w14:paraId="2E16761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042ABA" w14:paraId="2EBC819C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Zapisničar</w:t>
      </w:r>
    </w:p>
    <w:p w:rsidRPr="00367CE2" w:rsidR="003206F2" w:rsidP="00B32A61" w:rsidRDefault="003206F2" w14:paraId="10C50BD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7263626F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69C432C9" w14:textId="77777777">
      <w:pPr>
        <w:jc w:val="center"/>
        <w:rPr>
          <w:rFonts w:ascii="Arial" w:hAnsi="Arial" w:cs="Arial"/>
        </w:rPr>
      </w:pPr>
    </w:p>
    <w:p w:rsidR="00CB7858" w:rsidP="004A0A4E" w:rsidRDefault="004A0A4E" w14:paraId="10D7CB53" w14:textId="77777777">
      <w:pPr>
        <w:tabs>
          <w:tab w:val="left" w:pos="10091"/>
        </w:tabs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367CE2" w:rsidR="003206F2" w:rsidP="004A0A4E" w:rsidRDefault="00CB7858" w14:paraId="26DD299B" w14:textId="4C71FE14">
      <w:pPr>
        <w:tabs>
          <w:tab w:val="left" w:pos="1009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7CE2" w:rsidR="004A0A4E">
        <w:rPr>
          <w:rFonts w:ascii="Arial" w:hAnsi="Arial" w:cs="Arial"/>
        </w:rPr>
        <w:t>Dužnik</w:t>
      </w:r>
    </w:p>
    <w:sectPr w:rsidRPr="00367CE2" w:rsidR="003206F2" w:rsidSect="00410EF6">
      <w:headerReference w:type="even" r:id="rId9"/>
      <w:headerReference w:type="defaul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696C" w:rsidRDefault="0052696C" w14:paraId="749C3673" w14:textId="77777777">
      <w:r>
        <w:separator/>
      </w:r>
    </w:p>
  </w:endnote>
  <w:endnote w:type="continuationSeparator" w:id="0">
    <w:p w:rsidR="0052696C" w:rsidRDefault="0052696C" w14:paraId="1AA2EFE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696C" w:rsidRDefault="0052696C" w14:paraId="288BEBDD" w14:textId="77777777">
      <w:r>
        <w:separator/>
      </w:r>
    </w:p>
  </w:footnote>
  <w:footnote w:type="continuationSeparator" w:id="0">
    <w:p w:rsidR="0052696C" w:rsidRDefault="0052696C" w14:paraId="41CA5C8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 w14:paraId="3084D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949F5" w:rsidRDefault="008949F5" w14:paraId="741AB59F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67CE2" w:rsidR="008949F5" w:rsidP="003E1F8E" w:rsidRDefault="008949F5" w14:paraId="5880D071" w14:textId="633ADB0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67CE2">
      <w:rPr>
        <w:rStyle w:val="Brojstranice"/>
        <w:rFonts w:ascii="Arial" w:hAnsi="Arial" w:cs="Arial"/>
      </w:rPr>
      <w:fldChar w:fldCharType="begin"/>
    </w:r>
    <w:r w:rsidRPr="00367CE2">
      <w:rPr>
        <w:rStyle w:val="Brojstranice"/>
        <w:rFonts w:ascii="Arial" w:hAnsi="Arial" w:cs="Arial"/>
      </w:rPr>
      <w:instrText xml:space="preserve">PAGE  </w:instrText>
    </w:r>
    <w:r w:rsidRPr="00367CE2">
      <w:rPr>
        <w:rStyle w:val="Brojstranice"/>
        <w:rFonts w:ascii="Arial" w:hAnsi="Arial" w:cs="Arial"/>
      </w:rPr>
      <w:fldChar w:fldCharType="separate"/>
    </w:r>
    <w:r w:rsidR="00CB7858">
      <w:rPr>
        <w:rStyle w:val="Brojstranice"/>
        <w:rFonts w:ascii="Arial" w:hAnsi="Arial" w:cs="Arial"/>
        <w:noProof/>
      </w:rPr>
      <w:t>5</w:t>
    </w:r>
    <w:r w:rsidRPr="00367CE2">
      <w:rPr>
        <w:rStyle w:val="Brojstranice"/>
        <w:rFonts w:ascii="Arial" w:hAnsi="Arial" w:cs="Arial"/>
      </w:rPr>
      <w:fldChar w:fldCharType="end"/>
    </w:r>
  </w:p>
  <w:p w:rsidRPr="00ED0EEC" w:rsidR="00B6682F" w:rsidP="00B6682F" w:rsidRDefault="008949F5" w14:paraId="4C2EEAD6" w14:textId="77777777">
    <w:pPr>
      <w:jc w:val="right"/>
      <w:rPr>
        <w:rFonts w:ascii="Arial" w:hAnsi="Arial" w:cs="Arial"/>
        <w:color w:val="FF0000"/>
      </w:rPr>
    </w:pPr>
    <w:r w:rsidRPr="00E46CF0">
      <w:t xml:space="preserve">                                   </w:t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proofErr w:type="spellStart"/>
    <w:r w:rsidRPr="00367CE2" w:rsidR="00B6682F">
      <w:rPr>
        <w:rFonts w:ascii="Arial" w:hAnsi="Arial" w:cs="Arial"/>
      </w:rPr>
      <w:t>Posl</w:t>
    </w:r>
    <w:proofErr w:type="spellEnd"/>
    <w:r w:rsidRPr="00367CE2" w:rsidR="00B6682F">
      <w:rPr>
        <w:rFonts w:ascii="Arial" w:hAnsi="Arial" w:cs="Arial"/>
      </w:rPr>
      <w:t>. broj: 4 St-</w:t>
    </w:r>
    <w:r w:rsidR="00B6682F">
      <w:rPr>
        <w:rFonts w:ascii="Arial" w:hAnsi="Arial" w:cs="Arial"/>
      </w:rPr>
      <w:t>6/2026-11</w:t>
    </w:r>
  </w:p>
  <w:p w:rsidRPr="00367CE2" w:rsidR="008949F5" w:rsidP="00A67CCC" w:rsidRDefault="008949F5" w14:paraId="60C966E6" w14:textId="3EF3ED35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BF77725"/>
    <w:multiLevelType w:val="hybridMultilevel"/>
    <w:tmpl w:val="68AAD5EC"/>
    <w:lvl w:ilvl="0" w:tplc="E8466BC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5258"/>
    <w:rsid w:val="00011587"/>
    <w:rsid w:val="00017B64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954FF"/>
    <w:rsid w:val="00096A87"/>
    <w:rsid w:val="000B2AE5"/>
    <w:rsid w:val="000B39BB"/>
    <w:rsid w:val="000B6DEE"/>
    <w:rsid w:val="000C5AA0"/>
    <w:rsid w:val="000D2A9B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049E9"/>
    <w:rsid w:val="00110AD0"/>
    <w:rsid w:val="00111697"/>
    <w:rsid w:val="001226A0"/>
    <w:rsid w:val="00122F4F"/>
    <w:rsid w:val="00133218"/>
    <w:rsid w:val="0013708D"/>
    <w:rsid w:val="00137416"/>
    <w:rsid w:val="001409EC"/>
    <w:rsid w:val="00145541"/>
    <w:rsid w:val="001560D7"/>
    <w:rsid w:val="00161DA9"/>
    <w:rsid w:val="00163580"/>
    <w:rsid w:val="00165B56"/>
    <w:rsid w:val="0016781E"/>
    <w:rsid w:val="001702A6"/>
    <w:rsid w:val="00174BE6"/>
    <w:rsid w:val="001873DC"/>
    <w:rsid w:val="00192CFF"/>
    <w:rsid w:val="00194DB7"/>
    <w:rsid w:val="001A21C7"/>
    <w:rsid w:val="001A3250"/>
    <w:rsid w:val="001A6963"/>
    <w:rsid w:val="001C000A"/>
    <w:rsid w:val="001C11FE"/>
    <w:rsid w:val="001C36E1"/>
    <w:rsid w:val="001C61FD"/>
    <w:rsid w:val="001D1DD1"/>
    <w:rsid w:val="001D64F9"/>
    <w:rsid w:val="001D7808"/>
    <w:rsid w:val="001E43A0"/>
    <w:rsid w:val="001E5759"/>
    <w:rsid w:val="00202458"/>
    <w:rsid w:val="0020689F"/>
    <w:rsid w:val="00207E65"/>
    <w:rsid w:val="002245EA"/>
    <w:rsid w:val="00227808"/>
    <w:rsid w:val="002318F9"/>
    <w:rsid w:val="00234721"/>
    <w:rsid w:val="00243E19"/>
    <w:rsid w:val="00246488"/>
    <w:rsid w:val="00250C34"/>
    <w:rsid w:val="0025318D"/>
    <w:rsid w:val="0025525F"/>
    <w:rsid w:val="002612F3"/>
    <w:rsid w:val="0026462E"/>
    <w:rsid w:val="002654AB"/>
    <w:rsid w:val="00266DA1"/>
    <w:rsid w:val="00267D24"/>
    <w:rsid w:val="00271068"/>
    <w:rsid w:val="0027365A"/>
    <w:rsid w:val="00284FDF"/>
    <w:rsid w:val="00287AC6"/>
    <w:rsid w:val="00290ADE"/>
    <w:rsid w:val="002B6CE2"/>
    <w:rsid w:val="002D3FE9"/>
    <w:rsid w:val="002D5677"/>
    <w:rsid w:val="002E0595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2737"/>
    <w:rsid w:val="003256F3"/>
    <w:rsid w:val="00325A09"/>
    <w:rsid w:val="0033102B"/>
    <w:rsid w:val="003408A3"/>
    <w:rsid w:val="00357309"/>
    <w:rsid w:val="00367CE2"/>
    <w:rsid w:val="00372444"/>
    <w:rsid w:val="00377EF5"/>
    <w:rsid w:val="00386409"/>
    <w:rsid w:val="003A30DE"/>
    <w:rsid w:val="003B36E4"/>
    <w:rsid w:val="003B3F83"/>
    <w:rsid w:val="003B5CCD"/>
    <w:rsid w:val="003C1DDE"/>
    <w:rsid w:val="003C4F80"/>
    <w:rsid w:val="003C5FD9"/>
    <w:rsid w:val="003D30EA"/>
    <w:rsid w:val="003D47F8"/>
    <w:rsid w:val="003D6958"/>
    <w:rsid w:val="003E02F9"/>
    <w:rsid w:val="003E1575"/>
    <w:rsid w:val="003E1F8E"/>
    <w:rsid w:val="003F2770"/>
    <w:rsid w:val="00406B52"/>
    <w:rsid w:val="00410EF6"/>
    <w:rsid w:val="00413767"/>
    <w:rsid w:val="00414E36"/>
    <w:rsid w:val="00421501"/>
    <w:rsid w:val="004245D8"/>
    <w:rsid w:val="00437A6F"/>
    <w:rsid w:val="00444341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0A4E"/>
    <w:rsid w:val="004A23CC"/>
    <w:rsid w:val="004A34A4"/>
    <w:rsid w:val="004A5ED0"/>
    <w:rsid w:val="004A63C5"/>
    <w:rsid w:val="004B1115"/>
    <w:rsid w:val="004B62C7"/>
    <w:rsid w:val="004C3BDA"/>
    <w:rsid w:val="004C787F"/>
    <w:rsid w:val="004C7B5F"/>
    <w:rsid w:val="004D0FBA"/>
    <w:rsid w:val="004D5C6E"/>
    <w:rsid w:val="004D617E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2696C"/>
    <w:rsid w:val="005347B5"/>
    <w:rsid w:val="00535BEE"/>
    <w:rsid w:val="00535E00"/>
    <w:rsid w:val="00541B96"/>
    <w:rsid w:val="00542C34"/>
    <w:rsid w:val="00545761"/>
    <w:rsid w:val="005516A9"/>
    <w:rsid w:val="00552D84"/>
    <w:rsid w:val="00554B24"/>
    <w:rsid w:val="00566C55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332D"/>
    <w:rsid w:val="00664945"/>
    <w:rsid w:val="00664B98"/>
    <w:rsid w:val="00664D6F"/>
    <w:rsid w:val="00674865"/>
    <w:rsid w:val="00680790"/>
    <w:rsid w:val="006823F6"/>
    <w:rsid w:val="006852C7"/>
    <w:rsid w:val="006921B7"/>
    <w:rsid w:val="00692739"/>
    <w:rsid w:val="006933E7"/>
    <w:rsid w:val="006979A5"/>
    <w:rsid w:val="006A4919"/>
    <w:rsid w:val="006A5E5B"/>
    <w:rsid w:val="006B5190"/>
    <w:rsid w:val="006C589E"/>
    <w:rsid w:val="006D7F8F"/>
    <w:rsid w:val="006E09F6"/>
    <w:rsid w:val="006E41F2"/>
    <w:rsid w:val="006E443E"/>
    <w:rsid w:val="006E75DF"/>
    <w:rsid w:val="006F0954"/>
    <w:rsid w:val="006F2B12"/>
    <w:rsid w:val="006F4053"/>
    <w:rsid w:val="00704E00"/>
    <w:rsid w:val="00705348"/>
    <w:rsid w:val="00707A28"/>
    <w:rsid w:val="007107DB"/>
    <w:rsid w:val="00711F8D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48E4"/>
    <w:rsid w:val="00785354"/>
    <w:rsid w:val="007915A3"/>
    <w:rsid w:val="007B573B"/>
    <w:rsid w:val="007B7C96"/>
    <w:rsid w:val="007C6736"/>
    <w:rsid w:val="007D1B45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4353"/>
    <w:rsid w:val="008353CB"/>
    <w:rsid w:val="008541DE"/>
    <w:rsid w:val="00863A32"/>
    <w:rsid w:val="00881B98"/>
    <w:rsid w:val="008826A9"/>
    <w:rsid w:val="008916A5"/>
    <w:rsid w:val="008949F5"/>
    <w:rsid w:val="008A3296"/>
    <w:rsid w:val="008B5030"/>
    <w:rsid w:val="008B6F55"/>
    <w:rsid w:val="008B77CA"/>
    <w:rsid w:val="008C321E"/>
    <w:rsid w:val="008D09CA"/>
    <w:rsid w:val="008E15DD"/>
    <w:rsid w:val="008E27B6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454FB"/>
    <w:rsid w:val="009474D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53DB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04881"/>
    <w:rsid w:val="00A14585"/>
    <w:rsid w:val="00A21F06"/>
    <w:rsid w:val="00A23F7C"/>
    <w:rsid w:val="00A250AF"/>
    <w:rsid w:val="00A2680A"/>
    <w:rsid w:val="00A400F0"/>
    <w:rsid w:val="00A53F2D"/>
    <w:rsid w:val="00A6103C"/>
    <w:rsid w:val="00A63FE6"/>
    <w:rsid w:val="00A64547"/>
    <w:rsid w:val="00A65272"/>
    <w:rsid w:val="00A67CCC"/>
    <w:rsid w:val="00A77096"/>
    <w:rsid w:val="00A800D1"/>
    <w:rsid w:val="00A8022E"/>
    <w:rsid w:val="00A8275D"/>
    <w:rsid w:val="00A82FD1"/>
    <w:rsid w:val="00A913AA"/>
    <w:rsid w:val="00A93FEA"/>
    <w:rsid w:val="00AA05F6"/>
    <w:rsid w:val="00AA6085"/>
    <w:rsid w:val="00AB026A"/>
    <w:rsid w:val="00AB32DA"/>
    <w:rsid w:val="00AB3BA9"/>
    <w:rsid w:val="00AB4459"/>
    <w:rsid w:val="00AC56CA"/>
    <w:rsid w:val="00AC6443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82F"/>
    <w:rsid w:val="00B66E2D"/>
    <w:rsid w:val="00B67A4A"/>
    <w:rsid w:val="00B80BDB"/>
    <w:rsid w:val="00B81689"/>
    <w:rsid w:val="00B83A6E"/>
    <w:rsid w:val="00B92234"/>
    <w:rsid w:val="00BA074C"/>
    <w:rsid w:val="00BB249E"/>
    <w:rsid w:val="00BC1C1D"/>
    <w:rsid w:val="00BC45FB"/>
    <w:rsid w:val="00BC5029"/>
    <w:rsid w:val="00BD4230"/>
    <w:rsid w:val="00BE13F9"/>
    <w:rsid w:val="00BE15E3"/>
    <w:rsid w:val="00BE73E0"/>
    <w:rsid w:val="00BF6BA3"/>
    <w:rsid w:val="00C0540B"/>
    <w:rsid w:val="00C06CBC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A16A3"/>
    <w:rsid w:val="00CB32CE"/>
    <w:rsid w:val="00CB3DB1"/>
    <w:rsid w:val="00CB4D57"/>
    <w:rsid w:val="00CB5CFF"/>
    <w:rsid w:val="00CB7858"/>
    <w:rsid w:val="00CD0784"/>
    <w:rsid w:val="00CE3462"/>
    <w:rsid w:val="00CE6849"/>
    <w:rsid w:val="00CF43B1"/>
    <w:rsid w:val="00D000FD"/>
    <w:rsid w:val="00D06E2A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41DF6"/>
    <w:rsid w:val="00D50AFA"/>
    <w:rsid w:val="00D519AF"/>
    <w:rsid w:val="00D54498"/>
    <w:rsid w:val="00D615F1"/>
    <w:rsid w:val="00D62C06"/>
    <w:rsid w:val="00D63DD7"/>
    <w:rsid w:val="00D63F21"/>
    <w:rsid w:val="00D65C63"/>
    <w:rsid w:val="00D71FA2"/>
    <w:rsid w:val="00D74B48"/>
    <w:rsid w:val="00D83E6A"/>
    <w:rsid w:val="00D871A7"/>
    <w:rsid w:val="00D97E3C"/>
    <w:rsid w:val="00DA26B6"/>
    <w:rsid w:val="00DA2B12"/>
    <w:rsid w:val="00DA7CF4"/>
    <w:rsid w:val="00DB1EDA"/>
    <w:rsid w:val="00DB4F3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251B1"/>
    <w:rsid w:val="00E30E7C"/>
    <w:rsid w:val="00E32AE1"/>
    <w:rsid w:val="00E33DE4"/>
    <w:rsid w:val="00E34F4C"/>
    <w:rsid w:val="00E423EC"/>
    <w:rsid w:val="00E46CF0"/>
    <w:rsid w:val="00E575C2"/>
    <w:rsid w:val="00E61F96"/>
    <w:rsid w:val="00E73FFA"/>
    <w:rsid w:val="00E82D2C"/>
    <w:rsid w:val="00E92CC5"/>
    <w:rsid w:val="00E930DD"/>
    <w:rsid w:val="00E97FDD"/>
    <w:rsid w:val="00EB15B1"/>
    <w:rsid w:val="00EB2382"/>
    <w:rsid w:val="00EC1451"/>
    <w:rsid w:val="00ED0EEC"/>
    <w:rsid w:val="00ED3BE2"/>
    <w:rsid w:val="00ED6838"/>
    <w:rsid w:val="00EE21CB"/>
    <w:rsid w:val="00EE4CDC"/>
    <w:rsid w:val="00EE55B6"/>
    <w:rsid w:val="00EF59E1"/>
    <w:rsid w:val="00F00BEE"/>
    <w:rsid w:val="00F01ACF"/>
    <w:rsid w:val="00F05AB8"/>
    <w:rsid w:val="00F14219"/>
    <w:rsid w:val="00F258CB"/>
    <w:rsid w:val="00F307B7"/>
    <w:rsid w:val="00F33F43"/>
    <w:rsid w:val="00F3449C"/>
    <w:rsid w:val="00F53BF2"/>
    <w:rsid w:val="00F5459C"/>
    <w:rsid w:val="00F56272"/>
    <w:rsid w:val="00F60E20"/>
    <w:rsid w:val="00F61C42"/>
    <w:rsid w:val="00F654BB"/>
    <w:rsid w:val="00F66543"/>
    <w:rsid w:val="00F72188"/>
    <w:rsid w:val="00F743B6"/>
    <w:rsid w:val="00F850CA"/>
    <w:rsid w:val="00F91BC1"/>
    <w:rsid w:val="00F92280"/>
    <w:rsid w:val="00FA126C"/>
    <w:rsid w:val="00FA363F"/>
    <w:rsid w:val="00FA70AF"/>
    <w:rsid w:val="00FB5FBF"/>
    <w:rsid w:val="00FB6723"/>
    <w:rsid w:val="00FB6A2E"/>
    <w:rsid w:val="00FB7704"/>
    <w:rsid w:val="00FB7B6F"/>
    <w:rsid w:val="00FC548B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525377"/>
  <w15:docId w15:val="{65182554-C7C6-4EDA-B577-F4CE310A2A6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C78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78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787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787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787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9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081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934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6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453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040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360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230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2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020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78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275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6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51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2026.</izvorni_sadrzaj>
    <derivirana_varijabla naziv="DomainObject.StvarniPocetakDatum_1">20. svibnja 2026.</derivirana_varijabla>
  </DomainObject.StvarniPocetakDatum>
  <DomainObject.StvarniZavrsetakDatum>
    <izvorni_sadrzaj>20. svibnja 2026.</izvorni_sadrzaj>
    <derivirana_varijabla naziv="DomainObject.StvarniZavrsetakDatum_1">20. svibnja 2026.</derivirana_varijabla>
  </DomainObject.StvarniZavrsetakDatum>
  <DomainObject.PlaniraniZavrsetakDatum>
    <izvorni_sadrzaj>20. svibnja 2026.</izvorni_sadrzaj>
    <derivirana_varijabla naziv="DomainObject.PlaniraniZavrsetakDatum_1">20. svibnja 2026.</derivirana_varijabla>
  </DomainObject.PlaniraniZavrsetakDatum>
  <DomainObject.PlaniraniPocetakDatum>
    <izvorni_sadrzaj>20. svibnja 2026.</izvorni_sadrzaj>
    <derivirana_varijabla naziv="DomainObject.PlaniraniPocetakDatum_1">20. svibnja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2026.</izvorni_sadrzaj>
    <derivirana_varijabla naziv="DomainObject.Zapisnik.DatumKreiranja_1">20.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St-6/2026-11</izvorni_sadrzaj>
    <derivirana_varijabla naziv="DomainObject.Zapisnik.Oznaka_1">St-6/2026-11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2026.</izvorni_sadrzaj>
    <derivirana_varijabla naziv="DomainObject.Predmet.DatumOsnivanja_1">8.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St-6/2026</izvorni_sadrzaj>
    <derivirana_varijabla naziv="DomainObject.Predmet.OznakaBroj_1">St-6/2026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GUGA NATURA j.d.o.o. DAJLA</izvorni_sadrzaj>
    <derivirana_varijabla naziv="DomainObject.Predmet.ProtustrankaFormated_1">  GUGA NATURA j.d.o.o. DAJLA</derivirana_varijabla>
  </DomainObject.Predmet.ProtustrankaFormated>
  <DomainObject.Predmet.ProtustrankaFormatedOIB>
    <izvorni_sadrzaj>  GUGA NATURA j.d.o.o. DAJLA, OIB 85140091316</izvorni_sadrzaj>
    <derivirana_varijabla naziv="DomainObject.Predmet.ProtustrankaFormatedOIB_1">  GUGA NATURA j.d.o.o. DAJLA, OIB 85140091316</derivirana_varijabla>
  </DomainObject.Predmet.ProtustrankaFormatedOIB>
  <DomainObject.Predmet.ProtustrankaFormatedWithAdress>
    <izvorni_sadrzaj> GUGA NATURA j.d.o.o. DAJLA, Ulica sv. Benedikt - Via S. Benedetto 35, 52466 Dajla</izvorni_sadrzaj>
    <derivirana_varijabla naziv="DomainObject.Predmet.ProtustrankaFormatedWithAdress_1"> GUGA NATURA j.d.o.o. DAJLA, Ulica sv. Benedikt - Via S. Benedetto 35, 52466 Dajla</derivirana_varijabla>
  </DomainObject.Predmet.ProtustrankaFormatedWithAdress>
  <DomainObject.Predmet.ProtustrankaFormatedWithAdressOIB>
    <izvorni_sadrzaj> GUGA NATURA j.d.o.o. DAJLA, OIB 85140091316, Ulica sv. Benedikt - Via S. Benedetto 35, 52466 Dajla</izvorni_sadrzaj>
    <derivirana_varijabla naziv="DomainObject.Predmet.ProtustrankaFormatedWithAdressOIB_1"> GUGA NATURA j.d.o.o. DAJLA, OIB 85140091316, Ulica sv. Benedikt - Via S. Benedetto 35, 52466 Dajla</derivirana_varijabla>
  </DomainObject.Predmet.ProtustrankaFormatedWithAdressOIB>
  <DomainObject.Predmet.ProtustrankaWithAdress>
    <izvorni_sadrzaj>GUGA NATURA j.d.o.o. DAJLA Ulica sv. Benedikt - Via S. Benedetto 35, 52466 Dajla</izvorni_sadrzaj>
    <derivirana_varijabla naziv="DomainObject.Predmet.ProtustrankaWithAdress_1">GUGA NATURA j.d.o.o. DAJLA Ulica sv. Benedikt - Via S. Benedetto 35, 52466 Dajla</derivirana_varijabla>
  </DomainObject.Predmet.ProtustrankaWithAdress>
  <DomainObject.Predmet.ProtustrankaWithAdressOIB>
    <izvorni_sadrzaj>GUGA NATURA j.d.o.o. DAJLA, OIB 85140091316, Ulica sv. Benedikt - Via S. Benedetto 35, 52466 Dajla</izvorni_sadrzaj>
    <derivirana_varijabla naziv="DomainObject.Predmet.ProtustrankaWithAdressOIB_1">GUGA NATURA j.d.o.o. DAJLA, OIB 85140091316, Ulica sv. Benedikt - Via S. Benedetto 35, 52466 Dajla</derivirana_varijabla>
  </DomainObject.Predmet.ProtustrankaWithAdressOIB>
  <DomainObject.Predmet.ProtustrankaNazivFormated>
    <izvorni_sadrzaj>GUGA NATURA j.d.o.o. DAJLA</izvorni_sadrzaj>
    <derivirana_varijabla naziv="DomainObject.Predmet.ProtustrankaNazivFormated_1">GUGA NATURA j.d.o.o. DAJLA</derivirana_varijabla>
  </DomainObject.Predmet.ProtustrankaNazivFormated>
  <DomainObject.Predmet.ProtustrankaNazivFormatedOIB>
    <izvorni_sadrzaj>GUGA NATURA j.d.o.o. DAJLA, OIB 85140091316</izvorni_sadrzaj>
    <derivirana_varijabla naziv="DomainObject.Predmet.ProtustrankaNazivFormatedOIB_1">GUGA NATURA j.d.o.o. DAJLA, OIB 85140091316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GUGA NATURA j.d.o.o. DAJLA</izvorni_sadrzaj>
    <derivirana_varijabla naziv="DomainObject.Predmet.StrankaFormated_1">  GUGA NATURA j.d.o.o. DAJLA</derivirana_varijabla>
  </DomainObject.Predmet.StrankaFormated>
  <DomainObject.Predmet.StrankaFormatedOIB>
    <izvorni_sadrzaj>  GUGA NATURA j.d.o.o. DAJLA, OIB 85140091316</izvorni_sadrzaj>
    <derivirana_varijabla naziv="DomainObject.Predmet.StrankaFormatedOIB_1">  GUGA NATURA j.d.o.o. DAJLA, OIB 85140091316</derivirana_varijabla>
  </DomainObject.Predmet.StrankaFormatedOIB>
  <DomainObject.Predmet.StrankaFormatedWithAdress>
    <izvorni_sadrzaj> GUGA NATURA j.d.o.o. DAJLA, Ulica sv. Benedikt - Via S. Benedetto 35, 52466 Dajla</izvorni_sadrzaj>
    <derivirana_varijabla naziv="DomainObject.Predmet.StrankaFormatedWithAdress_1"> GUGA NATURA j.d.o.o. DAJLA, Ulica sv. Benedikt - Via S. Benedetto 35, 52466 Dajla</derivirana_varijabla>
  </DomainObject.Predmet.StrankaFormatedWithAdress>
  <DomainObject.Predmet.StrankaFormatedWithAdressOIB>
    <izvorni_sadrzaj> GUGA NATURA j.d.o.o. DAJLA, OIB 85140091316, Ulica sv. Benedikt - Via S. Benedetto 35, 52466 Dajla</izvorni_sadrzaj>
    <derivirana_varijabla naziv="DomainObject.Predmet.StrankaFormatedWithAdressOIB_1"> GUGA NATURA j.d.o.o. DAJLA, OIB 85140091316, Ulica sv. Benedikt - Via S. Benedetto 35, 52466 Dajla</derivirana_varijabla>
  </DomainObject.Predmet.StrankaFormatedWithAdressOIB>
  <DomainObject.Predmet.StrankaWithAdress>
    <izvorni_sadrzaj>GUGA NATURA j.d.o.o. DAJLA Ulica sv. Benedikt - Via S. Benedetto 35,52466 Dajla</izvorni_sadrzaj>
    <derivirana_varijabla naziv="DomainObject.Predmet.StrankaWithAdress_1">GUGA NATURA j.d.o.o. DAJLA Ulica sv. Benedikt - Via S. Benedetto 35,52466 Dajla</derivirana_varijabla>
  </DomainObject.Predmet.StrankaWithAdress>
  <DomainObject.Predmet.StrankaWithAdressOIB>
    <izvorni_sadrzaj>GUGA NATURA j.d.o.o. DAJLA, OIB 85140091316, Ulica sv. Benedikt - Via S. Benedetto 35,52466 Dajla</izvorni_sadrzaj>
    <derivirana_varijabla naziv="DomainObject.Predmet.StrankaWithAdressOIB_1">GUGA NATURA j.d.o.o. DAJLA, OIB 85140091316, Ulica sv. Benedikt - Via S. Benedetto 35,52466 Dajla</derivirana_varijabla>
  </DomainObject.Predmet.StrankaWithAdressOIB>
  <DomainObject.Predmet.StrankaNazivFormated>
    <izvorni_sadrzaj>GUGA NATURA j.d.o.o. DAJLA</izvorni_sadrzaj>
    <derivirana_varijabla naziv="DomainObject.Predmet.StrankaNazivFormated_1">GUGA NATURA j.d.o.o. DAJLA</derivirana_varijabla>
  </DomainObject.Predmet.StrankaNazivFormated>
  <DomainObject.Predmet.StrankaNazivFormatedOIB>
    <izvorni_sadrzaj>GUGA NATURA j.d.o.o. DAJLA, OIB 85140091316</izvorni_sadrzaj>
    <derivirana_varijabla naziv="DomainObject.Predmet.StrankaNazivFormatedOIB_1">GUGA NATURA j.d.o.o. DAJLA, OIB 85140091316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GUGA NATURA j.d.o.o. DAJLA</item>
    </izvorni_sadrzaj>
    <derivirana_varijabla naziv="DomainObject.Predmet.StrankaListFormated_1">
      <item>GUGA NATURA j.d.o.o. DAJLA</item>
    </derivirana_varijabla>
  </DomainObject.Predmet.StrankaListFormated>
  <DomainObject.Predmet.StrankaListFormatedOIB>
    <izvorni_sadrzaj>
      <item>GUGA NATURA j.d.o.o. DAJLA, OIB 85140091316</item>
    </izvorni_sadrzaj>
    <derivirana_varijabla naziv="DomainObject.Predmet.StrankaListFormatedOIB_1">
      <item>GUGA NATURA j.d.o.o. DAJLA, OIB 85140091316</item>
    </derivirana_varijabla>
  </DomainObject.Predmet.StrankaListFormatedOIB>
  <DomainObject.Predmet.StrankaListFormatedWithAdress>
    <izvorni_sadrzaj>
      <item>GUGA NATURA j.d.o.o. DAJLA, Ulica sv. Benedikt - Via S. Benedetto 35, 52466 Dajla</item>
    </izvorni_sadrzaj>
    <derivirana_varijabla naziv="DomainObject.Predmet.StrankaListFormatedWithAdress_1">
      <item>GUGA NATURA j.d.o.o. DAJLA, Ulica sv. Benedikt - Via S. Benedetto 35, 52466 Dajla</item>
    </derivirana_varijabla>
  </DomainObject.Predmet.StrankaListFormatedWithAdress>
  <DomainObject.Predmet.StrankaListFormatedWithAdressOIB>
    <izvorni_sadrzaj>
      <item>GUGA NATURA j.d.o.o. DAJLA, OIB 85140091316, Ulica sv. Benedikt - Via S. Benedetto 35, 52466 Dajla</item>
    </izvorni_sadrzaj>
    <derivirana_varijabla naziv="DomainObject.Predmet.StrankaListFormatedWithAdressOIB_1">
      <item>GUGA NATURA j.d.o.o. DAJLA, OIB 85140091316, Ulica sv. Benedikt - Via S. Benedetto 35, 52466 Dajla</item>
    </derivirana_varijabla>
  </DomainObject.Predmet.StrankaListFormatedWithAdressOIB>
  <DomainObject.Predmet.StrankaListNazivFormated>
    <izvorni_sadrzaj>
      <item>GUGA NATURA j.d.o.o. DAJLA</item>
    </izvorni_sadrzaj>
    <derivirana_varijabla naziv="DomainObject.Predmet.StrankaListNazivFormated_1">
      <item>GUGA NATURA j.d.o.o. DAJLA</item>
    </derivirana_varijabla>
  </DomainObject.Predmet.StrankaListNazivFormated>
  <DomainObject.Predmet.StrankaListNazivFormatedOIB>
    <izvorni_sadrzaj>
      <item>GUGA NATURA j.d.o.o. DAJLA, OIB 85140091316</item>
    </izvorni_sadrzaj>
    <derivirana_varijabla naziv="DomainObject.Predmet.StrankaListNazivFormatedOIB_1">
      <item>GUGA NATURA j.d.o.o. DAJLA, OIB 85140091316</item>
    </derivirana_varijabla>
  </DomainObject.Predmet.StrankaListNazivFormatedOIB>
  <DomainObject.Predmet.ProtuStrankaListFormated>
    <izvorni_sadrzaj>
      <item>GUGA NATURA j.d.o.o. DAJLA</item>
    </izvorni_sadrzaj>
    <derivirana_varijabla naziv="DomainObject.Predmet.ProtuStrankaListFormated_1">
      <item>GUGA NATURA j.d.o.o. DAJLA</item>
    </derivirana_varijabla>
  </DomainObject.Predmet.ProtuStrankaListFormated>
  <DomainObject.Predmet.ProtuStrankaListFormatedOIB>
    <izvorni_sadrzaj>
      <item>GUGA NATURA j.d.o.o. DAJLA, OIB 85140091316</item>
    </izvorni_sadrzaj>
    <derivirana_varijabla naziv="DomainObject.Predmet.ProtuStrankaListFormatedOIB_1">
      <item>GUGA NATURA j.d.o.o. DAJLA, OIB 85140091316</item>
    </derivirana_varijabla>
  </DomainObject.Predmet.ProtuStrankaListFormatedOIB>
  <DomainObject.Predmet.ProtuStrankaListFormatedWithAdress>
    <izvorni_sadrzaj>
      <item>GUGA NATURA j.d.o.o. DAJLA, Ulica sv. Benedikt - Via S. Benedetto 35, 52466 Dajla</item>
    </izvorni_sadrzaj>
    <derivirana_varijabla naziv="DomainObject.Predmet.ProtuStrankaListFormatedWithAdress_1">
      <item>GUGA NATURA j.d.o.o. DAJLA, Ulica sv. Benedikt - Via S. Benedetto 35, 52466 Dajla</item>
    </derivirana_varijabla>
  </DomainObject.Predmet.ProtuStrankaListFormatedWithAdress>
  <DomainObject.Predmet.ProtuStrankaListFormatedWithAdressOIB>
    <izvorni_sadrzaj>
      <item>GUGA NATURA j.d.o.o. DAJLA, OIB 85140091316, Ulica sv. Benedikt - Via S. Benedetto 35, 52466 Dajla</item>
    </izvorni_sadrzaj>
    <derivirana_varijabla naziv="DomainObject.Predmet.ProtuStrankaListFormatedWithAdressOIB_1">
      <item>GUGA NATURA j.d.o.o. DAJLA, OIB 85140091316, Ulica sv. Benedikt - Via S. Benedetto 35, 52466 Dajla</item>
    </derivirana_varijabla>
  </DomainObject.Predmet.ProtuStrankaListFormatedWithAdressOIB>
  <DomainObject.Predmet.ProtuStrankaListNazivFormated>
    <izvorni_sadrzaj>
      <item>GUGA NATURA j.d.o.o. DAJLA</item>
    </izvorni_sadrzaj>
    <derivirana_varijabla naziv="DomainObject.Predmet.ProtuStrankaListNazivFormated_1">
      <item>GUGA NATURA j.d.o.o. DAJLA</item>
    </derivirana_varijabla>
  </DomainObject.Predmet.ProtuStrankaListNazivFormated>
  <DomainObject.Predmet.ProtuStrankaListNazivFormatedOIB>
    <izvorni_sadrzaj>
      <item>GUGA NATURA j.d.o.o. DAJLA, OIB 85140091316</item>
    </izvorni_sadrzaj>
    <derivirana_varijabla naziv="DomainObject.Predmet.ProtuStrankaListNazivFormatedOIB_1">
      <item>GUGA NATURA j.d.o.o. DAJLA, OIB 85140091316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2026.</izvorni_sadrzaj>
    <derivirana_varijabla naziv="DomainObject.Datum_1">20. svibnja 2026.</derivirana_varijabla>
  </DomainObject.Datum>
  <DomainObject.PoslovniBrojDokumenta>
    <izvorni_sadrzaj>St-6/2026-11</izvorni_sadrzaj>
    <derivirana_varijabla naziv="DomainObject.PoslovniBrojDokumenta_1">St-6/2026-11</derivirana_varijabla>
  </DomainObject.PoslovniBrojDokumenta>
  <DomainObject.Predmet.StrankaIDrugi>
    <izvorni_sadrzaj>GUGA NATURA j.d.o.o. DAJLA</izvorni_sadrzaj>
    <derivirana_varijabla naziv="DomainObject.Predmet.StrankaIDrugi_1">GUGA NATURA j.d.o.o. DAJLA</derivirana_varijabla>
  </DomainObject.Predmet.StrankaIDrugi>
  <DomainObject.Predmet.ProtustrankaIDrugi>
    <izvorni_sadrzaj>GUGA NATURA j.d.o.o. DAJLA</izvorni_sadrzaj>
    <derivirana_varijabla naziv="DomainObject.Predmet.ProtustrankaIDrugi_1">GUGA NATURA j.d.o.o. DAJLA</derivirana_varijabla>
  </DomainObject.Predmet.ProtustrankaIDrugi>
  <DomainObject.Predmet.StrankaIDrugiAdressOIB>
    <izvorni_sadrzaj>GUGA NATURA j.d.o.o. DAJLA, OIB 85140091316, Ulica sv. Benedikt - Via S. Benedetto 35, 52466 Dajla</izvorni_sadrzaj>
    <derivirana_varijabla naziv="DomainObject.Predmet.StrankaIDrugiAdressOIB_1">GUGA NATURA j.d.o.o. DAJLA, OIB 85140091316, Ulica sv. Benedikt - Via S. Benedetto 35, 52466 Dajla</derivirana_varijabla>
  </DomainObject.Predmet.StrankaIDrugiAdressOIB>
  <DomainObject.Predmet.ProtustrankaIDrugiAdressOIB>
    <izvorni_sadrzaj>GUGA NATURA j.d.o.o. DAJLA, OIB 85140091316, Ulica sv. Benedikt - Via S. Benedetto 35, 52466 Dajla</izvorni_sadrzaj>
    <derivirana_varijabla naziv="DomainObject.Predmet.ProtustrankaIDrugiAdressOIB_1">GUGA NATURA j.d.o.o. DAJLA, OIB 85140091316, Ulica sv. Benedikt - Via S. Benedetto 35, 52466 Dajla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GUGA NATURA j.d.o.o. DAJLA</item>
      <item>GUGA NATURA j.d.o.o. DAJLA</item>
    </izvorni_sadrzaj>
    <derivirana_varijabla naziv="DomainObject.Predmet.SudioniciListNaziv_1">
      <item>GUGA NATURA j.d.o.o. DAJLA</item>
      <item>GUGA NATURA j.d.o.o. DAJLA</item>
    </derivirana_varijabla>
  </DomainObject.Predmet.SudioniciListNaziv>
  <DomainObject.Predmet.SudioniciListAdressOIB>
    <izvorni_sadrzaj>
      <item>GUGA NATURA j.d.o.o. DAJLA, OIB 85140091316, Ulica sv. Benedikt - Via S. Benedetto 35,52466 Dajla</item>
      <item>GUGA NATURA j.d.o.o. DAJLA, OIB 85140091316, Ulica sv. Benedikt - Via S. Benedetto 35,52466 Dajla</item>
    </izvorni_sadrzaj>
    <derivirana_varijabla naziv="DomainObject.Predmet.SudioniciListAdressOIB_1">
      <item>GUGA NATURA j.d.o.o. DAJLA, OIB 85140091316, Ulica sv. Benedikt - Via S. Benedetto 35,52466 Dajla</item>
      <item>GUGA NATURA j.d.o.o. DAJLA, OIB 85140091316, Ulica sv. Benedikt - Via S. Benedetto 35,52466 Dajla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85140091316</item>
      <item>, OIB 85140091316</item>
    </izvorni_sadrzaj>
    <derivirana_varijabla naziv="DomainObject.Predmet.SudioniciListNazivOIB_1">
      <item>, OIB 85140091316</item>
      <item>, OIB 85140091316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Grubišić, OIB 03618643070, Klarići 10, 51242 Drivenik</item>
    </izvorni_sadrzaj>
    <derivirana_varijabla naziv="DomainObject.Predmet.StecajniUpraviteljiListAddressOIB_1">
      <item>Marijana Grubišić, OIB 03618643070, Klarići 10, 51242 Drivenik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2026.</izvorni_sadrzaj>
    <derivirana_varijabla naziv="DomainObject.Predmet.DatumPocetkaProcesa_1">7.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5E8D443-B32F-43A1-978A-D53C338B8FF6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5</properties:Pages>
  <properties:Words>623</properties:Words>
  <properties:Characters>3396</properties:Characters>
  <properties:Lines>216</properties:Lines>
  <properties:Paragraphs>120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4039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2026-05-19T10:41:00Z</dcterms:created>
  <dc:creator>drabar</dc:creator>
  <cp:lastModifiedBy>Sanja Prodan</cp:lastModifiedBy>
  <cp:lastPrinted>2024-03-18T08:01:00Z</cp:lastPrinted>
  <dcterms:modified xmlns:xsi="http://www.w3.org/2001/XMLSchema-instance" xsi:type="dcterms:W3CDTF">2026-05-20T08:12:00Z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St-6/2026-11 / Zapisnik - Ročište radi ispitivanja tražbina (st6-2026-guga natura  zapisnik sa ispitnog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